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4FE2" w:rsidRDefault="00354FE2" w:rsidP="00221625">
      <w:pPr>
        <w:sectPr w:rsidR="00354FE2" w:rsidSect="00983136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530" w:right="1134" w:bottom="1134" w:left="1134" w:header="284" w:footer="2154" w:gutter="0"/>
          <w:cols w:space="708"/>
          <w:titlePg/>
          <w:docGrid w:linePitch="360"/>
        </w:sectPr>
      </w:pPr>
    </w:p>
    <w:p w:rsidR="00280B94" w:rsidRDefault="00280B94" w:rsidP="00513C35">
      <w:pPr>
        <w:sectPr w:rsidR="00280B94" w:rsidSect="00983136">
          <w:type w:val="continuous"/>
          <w:pgSz w:w="11906" w:h="16838"/>
          <w:pgMar w:top="1530" w:right="1134" w:bottom="1134" w:left="1134" w:header="284" w:footer="2154" w:gutter="0"/>
          <w:cols w:space="708"/>
          <w:formProt w:val="0"/>
          <w:docGrid w:linePitch="360"/>
        </w:sectPr>
      </w:pPr>
    </w:p>
    <w:p w:rsidR="004E5800" w:rsidRDefault="004E5800" w:rsidP="004E580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</w:rPr>
      </w:pPr>
      <w:r>
        <w:rPr>
          <w:rFonts w:ascii="Times New Roman" w:hAnsi="Times New Roman" w:cs="Times New Roman"/>
          <w:b/>
          <w:bCs/>
          <w:color w:val="000000"/>
        </w:rPr>
        <w:lastRenderedPageBreak/>
        <w:t xml:space="preserve">Modulo a colonne  Offerta Economica                                                                                       Allegato B </w:t>
      </w:r>
    </w:p>
    <w:p w:rsidR="004E5800" w:rsidRDefault="004E5800" w:rsidP="004E580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</w:t>
      </w:r>
    </w:p>
    <w:p w:rsidR="004E5800" w:rsidRDefault="004E5800" w:rsidP="004E580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Spett.le ASM S.p.A. Via dell’Industria </w:t>
      </w:r>
      <w:proofErr w:type="spellStart"/>
      <w:r>
        <w:rPr>
          <w:rFonts w:ascii="Times New Roman" w:hAnsi="Times New Roman" w:cs="Times New Roman"/>
          <w:b/>
        </w:rPr>
        <w:t>snc</w:t>
      </w:r>
      <w:proofErr w:type="spellEnd"/>
      <w:r>
        <w:rPr>
          <w:rFonts w:ascii="Times New Roman" w:hAnsi="Times New Roman" w:cs="Times New Roman"/>
          <w:b/>
        </w:rPr>
        <w:t xml:space="preserve"> Z.I. di Bazzano L’Aquila</w:t>
      </w:r>
    </w:p>
    <w:p w:rsidR="004E5800" w:rsidRDefault="004E5800" w:rsidP="004E580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3B4427" w:rsidRPr="003B4427" w:rsidRDefault="003B4427" w:rsidP="00B44E0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bCs/>
          <w:kern w:val="32"/>
        </w:rPr>
      </w:pPr>
      <w:r w:rsidRPr="003B4427">
        <w:rPr>
          <w:rFonts w:ascii="Times New Roman" w:hAnsi="Times New Roman" w:cs="Times New Roman"/>
          <w:b/>
        </w:rPr>
        <w:t xml:space="preserve">Oggetto: gara telematica </w:t>
      </w:r>
      <w:r w:rsidRPr="003B4427">
        <w:rPr>
          <w:rFonts w:ascii="Times New Roman" w:hAnsi="Times New Roman" w:cs="Times New Roman"/>
          <w:b/>
          <w:bCs/>
          <w:kern w:val="32"/>
        </w:rPr>
        <w:t xml:space="preserve">finalizzata all’affidamento della fornitura di n. 2 compattatori nuovi per la raccolta e trasporto dei rifiuti urbani. </w:t>
      </w:r>
    </w:p>
    <w:p w:rsidR="003B4427" w:rsidRPr="003B4427" w:rsidRDefault="003B4427" w:rsidP="00B44E0D">
      <w:pPr>
        <w:pStyle w:val="Titolo5"/>
        <w:pBdr>
          <w:bottom w:val="single" w:sz="6" w:space="2" w:color="BEBEBE"/>
        </w:pBdr>
        <w:shd w:val="clear" w:color="auto" w:fill="FFFFFF"/>
        <w:spacing w:before="0"/>
        <w:rPr>
          <w:rFonts w:ascii="Times New Roman" w:hAnsi="Times New Roman" w:cs="Times New Roman"/>
          <w:b/>
          <w:bCs/>
          <w:color w:val="4762A5"/>
          <w:sz w:val="26"/>
          <w:szCs w:val="26"/>
          <w:lang w:eastAsia="it-IT"/>
        </w:rPr>
      </w:pPr>
      <w:r w:rsidRPr="003B4427">
        <w:rPr>
          <w:rFonts w:ascii="Times New Roman" w:hAnsi="Times New Roman" w:cs="Times New Roman"/>
          <w:b/>
          <w:bCs/>
          <w:color w:val="000000"/>
        </w:rPr>
        <w:t>Richiesta di offerta (</w:t>
      </w:r>
      <w:proofErr w:type="spellStart"/>
      <w:r w:rsidRPr="003B4427">
        <w:rPr>
          <w:rFonts w:ascii="Times New Roman" w:hAnsi="Times New Roman" w:cs="Times New Roman"/>
          <w:b/>
          <w:bCs/>
          <w:color w:val="000000"/>
        </w:rPr>
        <w:t>RdO</w:t>
      </w:r>
      <w:proofErr w:type="spellEnd"/>
      <w:r w:rsidRPr="003B4427">
        <w:rPr>
          <w:rFonts w:ascii="Times New Roman" w:hAnsi="Times New Roman" w:cs="Times New Roman"/>
          <w:b/>
          <w:bCs/>
          <w:color w:val="000000"/>
        </w:rPr>
        <w:t xml:space="preserve">) aperta a tutti i fornitori nell’ambito del ME.PA. Procedura ai sensi dell’art. 36 comma 6 del </w:t>
      </w:r>
      <w:proofErr w:type="spellStart"/>
      <w:r w:rsidRPr="003B4427">
        <w:rPr>
          <w:rFonts w:ascii="Times New Roman" w:hAnsi="Times New Roman" w:cs="Times New Roman"/>
          <w:b/>
          <w:bCs/>
          <w:color w:val="000000"/>
        </w:rPr>
        <w:t>D.Lgs.</w:t>
      </w:r>
      <w:proofErr w:type="spellEnd"/>
      <w:r w:rsidRPr="003B4427">
        <w:rPr>
          <w:rFonts w:ascii="Times New Roman" w:hAnsi="Times New Roman" w:cs="Times New Roman"/>
          <w:b/>
          <w:bCs/>
          <w:color w:val="000000"/>
        </w:rPr>
        <w:t xml:space="preserve"> 50/2016 e </w:t>
      </w:r>
      <w:proofErr w:type="spellStart"/>
      <w:r w:rsidRPr="003B4427">
        <w:rPr>
          <w:rFonts w:ascii="Times New Roman" w:hAnsi="Times New Roman" w:cs="Times New Roman"/>
          <w:b/>
          <w:bCs/>
          <w:color w:val="000000"/>
        </w:rPr>
        <w:t>smi</w:t>
      </w:r>
      <w:proofErr w:type="spellEnd"/>
      <w:r w:rsidRPr="003B4427">
        <w:rPr>
          <w:rFonts w:ascii="Times New Roman" w:hAnsi="Times New Roman" w:cs="Times New Roman"/>
          <w:b/>
          <w:bCs/>
          <w:color w:val="000000"/>
        </w:rPr>
        <w:t xml:space="preserve">. CIG </w:t>
      </w:r>
      <w:r w:rsidRPr="003B4427">
        <w:rPr>
          <w:rFonts w:ascii="Times New Roman" w:hAnsi="Times New Roman" w:cs="Times New Roman"/>
          <w:b/>
          <w:bCs/>
          <w:color w:val="auto"/>
          <w:lang w:eastAsia="it-IT"/>
        </w:rPr>
        <w:t>86533087A8</w:t>
      </w:r>
    </w:p>
    <w:p w:rsidR="004E5800" w:rsidRDefault="004E5800" w:rsidP="004E580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bCs/>
          <w:color w:val="000000"/>
        </w:rPr>
      </w:pPr>
    </w:p>
    <w:p w:rsidR="004E5800" w:rsidRDefault="004E5800" w:rsidP="004E5800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Il sottoscritto .........……...……………..…….................………………………………………………………</w:t>
      </w:r>
    </w:p>
    <w:p w:rsidR="004E5800" w:rsidRDefault="004E5800" w:rsidP="004E5800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Codice Fiscale ……………………………………, nella sua qualità di ………………………………………</w:t>
      </w:r>
    </w:p>
    <w:p w:rsidR="004E5800" w:rsidRDefault="004E5800" w:rsidP="004E5800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della Ditta (Ragione Sociale) …………………………………..........................................................................</w:t>
      </w:r>
    </w:p>
    <w:p w:rsidR="004E5800" w:rsidRDefault="004E5800" w:rsidP="004E5800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Partita IVA …………………………………………….., Sede Legale .............................................................</w:t>
      </w:r>
    </w:p>
    <w:tbl>
      <w:tblPr>
        <w:tblW w:w="9795" w:type="dxa"/>
        <w:tblInd w:w="-7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59"/>
        <w:gridCol w:w="726"/>
        <w:gridCol w:w="1280"/>
        <w:gridCol w:w="1493"/>
        <w:gridCol w:w="1819"/>
        <w:gridCol w:w="1958"/>
        <w:gridCol w:w="1260"/>
      </w:tblGrid>
      <w:tr w:rsidR="004E5800" w:rsidTr="00D012BF">
        <w:trPr>
          <w:trHeight w:val="444"/>
        </w:trPr>
        <w:tc>
          <w:tcPr>
            <w:tcW w:w="12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Descrizione</w:t>
            </w:r>
          </w:p>
        </w:tc>
        <w:tc>
          <w:tcPr>
            <w:tcW w:w="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A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B</w:t>
            </w:r>
          </w:p>
        </w:tc>
        <w:tc>
          <w:tcPr>
            <w:tcW w:w="1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C</w:t>
            </w:r>
          </w:p>
        </w:tc>
        <w:tc>
          <w:tcPr>
            <w:tcW w:w="1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D</w:t>
            </w:r>
          </w:p>
        </w:tc>
        <w:tc>
          <w:tcPr>
            <w:tcW w:w="19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E (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</w:rPr>
              <w:t>AxD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</w:rPr>
              <w:t>)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</w:tr>
      <w:tr w:rsidR="004E5800" w:rsidTr="00D012BF">
        <w:trPr>
          <w:trHeight w:val="1618"/>
        </w:trPr>
        <w:tc>
          <w:tcPr>
            <w:tcW w:w="12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5800" w:rsidRDefault="004E5800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Quantità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Prezzo unitario base di gara soggetto a ribasso</w:t>
            </w:r>
          </w:p>
        </w:tc>
        <w:tc>
          <w:tcPr>
            <w:tcW w:w="1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Prezzo complessivo base di gara soggetto a ribasso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Prezzo unitario Offerto / €</w:t>
            </w:r>
          </w:p>
        </w:tc>
        <w:tc>
          <w:tcPr>
            <w:tcW w:w="19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Prezzo Complessivo Offerto/ €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% di ribasso offerta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</w:tr>
      <w:tr w:rsidR="004E5800" w:rsidTr="00D012BF">
        <w:trPr>
          <w:trHeight w:val="2015"/>
        </w:trPr>
        <w:tc>
          <w:tcPr>
            <w:tcW w:w="12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445AB" w:rsidRPr="007445AB" w:rsidRDefault="007445AB" w:rsidP="007445A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kern w:val="32"/>
              </w:rPr>
            </w:pPr>
            <w:bookmarkStart w:id="0" w:name="_GoBack"/>
            <w:bookmarkEnd w:id="0"/>
            <w:r w:rsidRPr="007445AB">
              <w:rPr>
                <w:rFonts w:ascii="Times New Roman" w:hAnsi="Times New Roman" w:cs="Times New Roman"/>
                <w:bCs/>
                <w:kern w:val="32"/>
              </w:rPr>
              <w:t xml:space="preserve">compattatori nuovi per la raccolta </w:t>
            </w:r>
            <w:r>
              <w:rPr>
                <w:rFonts w:ascii="Times New Roman" w:hAnsi="Times New Roman" w:cs="Times New Roman"/>
                <w:bCs/>
                <w:kern w:val="32"/>
              </w:rPr>
              <w:t>e trasporto dei rifiuti urbani</w:t>
            </w:r>
          </w:p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come da capitolato di gara</w:t>
            </w:r>
          </w:p>
        </w:tc>
        <w:tc>
          <w:tcPr>
            <w:tcW w:w="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5800" w:rsidRDefault="009D4416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5800" w:rsidRDefault="007445AB" w:rsidP="007445AB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€ 109.500,00</w:t>
            </w:r>
          </w:p>
        </w:tc>
        <w:tc>
          <w:tcPr>
            <w:tcW w:w="1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5800" w:rsidRDefault="007445AB" w:rsidP="009D4416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€ 219.000,00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…………………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(cifre)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…………………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…………………</w:t>
            </w:r>
          </w:p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(lettere)</w:t>
            </w:r>
          </w:p>
        </w:tc>
        <w:tc>
          <w:tcPr>
            <w:tcW w:w="1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……………………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(cifre)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…………………….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…………………….</w:t>
            </w:r>
          </w:p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(lettere)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E5800" w:rsidRDefault="004E5800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(cifre)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…………………….</w:t>
            </w:r>
          </w:p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(lettere</w:t>
            </w:r>
            <w:r>
              <w:rPr>
                <w:rFonts w:ascii="Times New Roman" w:hAnsi="Times New Roman" w:cs="Times New Roman"/>
                <w:b/>
                <w:color w:val="000000"/>
              </w:rPr>
              <w:t>)</w:t>
            </w:r>
          </w:p>
        </w:tc>
      </w:tr>
    </w:tbl>
    <w:p w:rsidR="004E5800" w:rsidRDefault="004E5800" w:rsidP="004E5800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</w:rPr>
      </w:pPr>
    </w:p>
    <w:p w:rsidR="004E5800" w:rsidRDefault="004E5800" w:rsidP="004E5800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</w:rPr>
        <w:t xml:space="preserve">Costi per la sicurezza ai sensi dell’art. 95 comma 10 D. </w:t>
      </w:r>
      <w:proofErr w:type="spellStart"/>
      <w:r>
        <w:rPr>
          <w:rFonts w:ascii="Times New Roman" w:hAnsi="Times New Roman" w:cs="Times New Roman"/>
          <w:b/>
        </w:rPr>
        <w:t>Lgs</w:t>
      </w:r>
      <w:proofErr w:type="spellEnd"/>
      <w:r>
        <w:rPr>
          <w:rFonts w:ascii="Times New Roman" w:hAnsi="Times New Roman" w:cs="Times New Roman"/>
          <w:b/>
        </w:rPr>
        <w:t>. 50/2016 pari a €…………………….</w:t>
      </w:r>
    </w:p>
    <w:p w:rsidR="004E5800" w:rsidRDefault="004E5800" w:rsidP="004E5800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  <w:r>
        <w:rPr>
          <w:rFonts w:ascii="Times New Roman" w:hAnsi="Times New Roman" w:cs="Times New Roman"/>
          <w:b/>
          <w:bCs/>
          <w:color w:val="000000"/>
        </w:rPr>
        <w:t>Prezzi indicati al netto di iva</w:t>
      </w:r>
    </w:p>
    <w:p w:rsidR="004E5800" w:rsidRDefault="004E5800" w:rsidP="004E580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</w:rPr>
      </w:pPr>
      <w:r>
        <w:rPr>
          <w:rFonts w:ascii="Times New Roman" w:hAnsi="Times New Roman" w:cs="Times New Roman"/>
          <w:bCs/>
          <w:color w:val="000000"/>
        </w:rPr>
        <w:t xml:space="preserve">……………………lì………………                                                     </w:t>
      </w:r>
    </w:p>
    <w:p w:rsidR="004E5800" w:rsidRDefault="004E5800" w:rsidP="004E580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</w:rPr>
      </w:pPr>
      <w:r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                               firma</w:t>
      </w:r>
    </w:p>
    <w:p w:rsidR="004E5800" w:rsidRDefault="004E5800" w:rsidP="004E5800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Cs/>
          <w:color w:val="000000"/>
        </w:rPr>
      </w:pPr>
      <w:r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                           Legale Rappresentante  </w:t>
      </w:r>
    </w:p>
    <w:p w:rsidR="00E00BB3" w:rsidRPr="00513C35" w:rsidRDefault="007445AB" w:rsidP="00513C35">
      <w:r>
        <w:t>Allegare copia documento d’identità firmatario</w:t>
      </w:r>
    </w:p>
    <w:sectPr w:rsidR="00E00BB3" w:rsidRPr="00513C35" w:rsidSect="00983136">
      <w:type w:val="continuous"/>
      <w:pgSz w:w="11906" w:h="16838"/>
      <w:pgMar w:top="1530" w:right="1134" w:bottom="1134" w:left="1134" w:header="284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6478" w:rsidRDefault="00DA6478" w:rsidP="00E12A95">
      <w:pPr>
        <w:spacing w:after="0" w:line="240" w:lineRule="auto"/>
      </w:pPr>
      <w:r>
        <w:separator/>
      </w:r>
    </w:p>
  </w:endnote>
  <w:endnote w:type="continuationSeparator" w:id="0">
    <w:p w:rsidR="00DA6478" w:rsidRDefault="00DA6478" w:rsidP="00E12A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altName w:val="Calibri"/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13322930"/>
      <w:docPartObj>
        <w:docPartGallery w:val="Page Numbers (Bottom of Page)"/>
        <w:docPartUnique/>
      </w:docPartObj>
    </w:sdtPr>
    <w:sdtEndPr/>
    <w:sdtContent>
      <w:p w:rsidR="007255B0" w:rsidRDefault="009D5C4F">
        <w:pPr>
          <w:pStyle w:val="Pidipagina"/>
          <w:jc w:val="right"/>
        </w:pPr>
        <w:r>
          <w:fldChar w:fldCharType="begin"/>
        </w:r>
        <w:r w:rsidR="007255B0">
          <w:instrText>PAGE   \* MERGEFORMAT</w:instrText>
        </w:r>
        <w:r>
          <w:fldChar w:fldCharType="separate"/>
        </w:r>
        <w:r w:rsidR="009D4416">
          <w:rPr>
            <w:noProof/>
          </w:rPr>
          <w:t>2</w:t>
        </w:r>
        <w:r>
          <w:fldChar w:fldCharType="end"/>
        </w:r>
      </w:p>
    </w:sdtContent>
  </w:sdt>
  <w:p w:rsidR="007255B0" w:rsidRDefault="007255B0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1F6821">
    <w:pPr>
      <w:pStyle w:val="Pidipagina"/>
    </w:pPr>
    <w:r>
      <w:rPr>
        <w:rFonts w:ascii="Arial" w:hAnsi="Arial" w:cs="Arial"/>
        <w:noProof/>
        <w:sz w:val="20"/>
        <w:lang w:eastAsia="it-IT"/>
      </w:rPr>
      <mc:AlternateContent>
        <mc:Choice Requires="wpg">
          <w:drawing>
            <wp:anchor distT="0" distB="0" distL="114300" distR="114300" simplePos="0" relativeHeight="251679744" behindDoc="0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1065530</wp:posOffset>
              </wp:positionV>
              <wp:extent cx="5892800" cy="222885"/>
              <wp:effectExtent l="0" t="0" r="3175" b="0"/>
              <wp:wrapNone/>
              <wp:docPr id="5" name="Gruppo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892800" cy="222885"/>
                        <a:chOff x="0" y="0"/>
                        <a:chExt cx="58928" cy="2228"/>
                      </a:xfrm>
                    </wpg:grpSpPr>
                    <wps:wsp>
                      <wps:cNvPr id="6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1314" y="0"/>
                          <a:ext cx="57614" cy="22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Pr="00425F58" w:rsidRDefault="00E94981" w:rsidP="00E94981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</w:pPr>
                            <w:r w:rsidRPr="00425F58"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  <w:t>Usa con intelligenza la tecnologia, evita di stampare questo foglio: risparmi risorse e fai felice noi e l'ambiente.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7" name="Immagine 4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62"/>
                          <a:ext cx="2063" cy="2064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8" o:spid="_x0000_s1026" style="position:absolute;margin-left:0;margin-top:83.9pt;width:464pt;height:17.55pt;z-index:251679744;mso-position-horizontal:left;mso-position-horizontal-relative:margin" coordsize="58928,22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7" type="#_x0000_t202" style="position:absolute;left:1314;width:57614;height:2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VPdsIA&#10;AADaAAAADwAAAGRycy9kb3ducmV2LnhtbESPy2rDMBBF94H8g5hCd4mcQE1wLYdSKJSQRR5ddDlI&#10;U8u1NXIsJXH+PgoUurzcx+GW69F14kJDaDwrWMwzEMTam4ZrBV/Hj9kKRIjIBjvPpOBGAdbVdFJi&#10;YfyV93Q5xFqkEQ4FKrAx9oWUQVtyGOa+J07ejx8cxiSHWpoBr2ncdXKZZbl02HAiWOzp3ZJuD2eX&#10;INugz3t/+l1sW/lt2xxfdnaj1PPT+PYKItIY/8N/7U+jIIfHlXQDZH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RU92wgAAANoAAAAPAAAAAAAAAAAAAAAAAJgCAABkcnMvZG93&#10;bnJldi54bWxQSwUGAAAAAAQABAD1AAAAhwMAAAAA&#10;" stroked="f">
                <v:textbox style="mso-fit-shape-to-text:t">
                  <w:txbxContent>
                    <w:p w:rsidR="00E94981" w:rsidRPr="00425F58" w:rsidRDefault="00E94981" w:rsidP="00E94981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</w:pPr>
                      <w:r w:rsidRPr="00425F58"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  <w:t>Usa con intelligenza la tecnologia, evita di stampare questo foglio: risparmi risorse e fai felice noi e l'ambiente.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0" o:spid="_x0000_s1028" type="#_x0000_t75" style="position:absolute;top:62;width:2063;height:20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0aIzBAAAA2gAAAA8AAABkcnMvZG93bnJldi54bWxEj0FrAjEUhO8F/0N4grea1WIrW7OLFEo9&#10;Wq33x+Z1s+3mZU2iu/rrG0HocZiZb5hVOdhWnMmHxrGC2TQDQVw53XCt4Gv//rgEESKyxtYxKbhQ&#10;gLIYPaww167nTzrvYi0ShEOOCkyMXS5lqAxZDFPXESfv23mLMUlfS+2xT3DbynmWPUuLDacFgx29&#10;Gap+dyerwC7muD49Hcgseqf99nL96I8/Sk3Gw/oVRKQh/ofv7Y1W8AK3K+kGyOI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L0aIzBAAAA2gAAAA8AAAAAAAAAAAAAAAAAnwIA&#10;AGRycy9kb3ducmV2LnhtbFBLBQYAAAAABAAEAPcAAACNAwAAAAA=&#10;">
                <v:imagedata r:id="rId2" o:title=""/>
              </v:shape>
              <w10:wrap anchorx="margin"/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column">
                <wp:posOffset>4580255</wp:posOffset>
              </wp:positionH>
              <wp:positionV relativeFrom="paragraph">
                <wp:posOffset>191770</wp:posOffset>
              </wp:positionV>
              <wp:extent cx="2724150" cy="748665"/>
              <wp:effectExtent l="0" t="1270" r="1270" b="2540"/>
              <wp:wrapNone/>
              <wp:docPr id="1" name="Gruppo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724150" cy="748665"/>
                        <a:chOff x="0" y="0"/>
                        <a:chExt cx="27242" cy="7492"/>
                      </a:xfrm>
                    </wpg:grpSpPr>
                    <wps:wsp>
                      <wps:cNvPr id="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445" y="0"/>
                          <a:ext cx="22797" cy="74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Sito: www.asmaq.it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Email: asmaq@pec.it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Tel. Centralino: 0862 4459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01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Fax: 0862 315437</w:t>
                            </w:r>
                          </w:p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Facebook.com/</w:t>
                            </w:r>
                            <w:proofErr w:type="spellStart"/>
                            <w:r w:rsidRPr="00221625">
                              <w:rPr>
                                <w:rFonts w:ascii="Arial" w:hAnsi="Arial" w:cs="Arial"/>
                                <w:sz w:val="18"/>
                              </w:rPr>
                              <w:t>asmlaquila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" name="Immagine 3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814"/>
                          <a:ext cx="4572" cy="45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1" o:spid="_x0000_s1029" style="position:absolute;margin-left:360.65pt;margin-top:15.1pt;width:214.5pt;height:58.95pt;z-index:251675648" coordsize="27242,74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">
              <v:shape id="Casella di testo 2" o:spid="_x0000_s1030" type="#_x0000_t202" style="position:absolute;left:4445;width:22797;height:7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CoI8IA&#10;AADaAAAADwAAAGRycy9kb3ducmV2LnhtbESP0YrCMBRE3wX/IVxhX2RNddVq1yjuguKrrh9w21zb&#10;ss1NaaKtf28EwcdhZs4wq01nKnGjxpWWFYxHEQjizOqScwXnv93nAoTzyBory6TgTg42635vhYm2&#10;LR/pdvK5CBB2CSoovK8TKV1WkEE3sjVx8C62MeiDbHKpG2wD3FRyEkVzabDksFBgTb8FZf+nq1Fw&#10;ObTD2bJN9/4cH6fzHyzj1N6V+hh0228Qnjr/Dr/aB63gC55Xwg2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0KgjwgAAANoAAAAPAAAAAAAAAAAAAAAAAJgCAABkcnMvZG93&#10;bnJldi54bWxQSwUGAAAAAAQABAD1AAAAhwMAAAAA&#10;" stroked="f">
                <v:textbox>
                  <w:txbxContent>
                    <w:p w:rsidR="00E94981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Sito: www.asmaq.it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Email: asmaq@pec.it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Tel. Centralino: 0862 4459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01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Fax: 0862 315437</w:t>
                      </w:r>
                    </w:p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Facebook.com/</w:t>
                      </w:r>
                      <w:proofErr w:type="spellStart"/>
                      <w:r w:rsidRPr="00221625">
                        <w:rPr>
                          <w:rFonts w:ascii="Arial" w:hAnsi="Arial" w:cs="Arial"/>
                          <w:sz w:val="18"/>
                        </w:rPr>
                        <w:t>asmlaquila</w:t>
                      </w:r>
                      <w:proofErr w:type="spellEnd"/>
                    </w:p>
                  </w:txbxContent>
                </v:textbox>
              </v:shape>
              <v:shape id="Immagine 36" o:spid="_x0000_s1031" type="#_x0000_t75" style="position:absolute;top:814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mYunAAAAA2gAAAA8AAABkcnMvZG93bnJldi54bWxEj8FuwjAQRO+V+g/WVuJWHCiqSsCgCgqi&#10;R1I+YBUvcUS8Tm0Hwt9jJCSOo5l5o5kve9uIM/lQO1YwGmYgiEuna64UHP42718gQkTW2DgmBVcK&#10;sFy8vswx1+7CezoXsRIJwiFHBSbGNpcylIYshqFriZN3dN5iTNJXUnu8JLht5DjLPqXFmtOCwZZW&#10;hspT0dlEWeO088U62o/u9Nvg/0+5NQelBm/99wxEpD4+w4/2TiuYwP1KugFyc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+Zi6cAAAADaAAAADwAAAAAAAAAAAAAAAACfAgAA&#10;ZHJzL2Rvd25yZXYueG1sUEsFBgAAAAAEAAQA9wAAAIwDAAAAAA==&#10;">
                <v:imagedata r:id="rId4" o:title="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column">
                <wp:posOffset>2042160</wp:posOffset>
              </wp:positionH>
              <wp:positionV relativeFrom="paragraph">
                <wp:posOffset>191770</wp:posOffset>
              </wp:positionV>
              <wp:extent cx="2711450" cy="532130"/>
              <wp:effectExtent l="0" t="0" r="0" b="1270"/>
              <wp:wrapNone/>
              <wp:docPr id="15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711450" cy="532130"/>
                        <a:chOff x="0" y="0"/>
                        <a:chExt cx="2711798" cy="532356"/>
                      </a:xfrm>
                    </wpg:grpSpPr>
                    <wps:wsp>
                      <wps:cNvPr id="20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32148" y="0"/>
                          <a:ext cx="2279650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 xml:space="preserve">Sede legale: Via dell’Industria </w:t>
                            </w:r>
                            <w:proofErr w:type="spellStart"/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snc</w:t>
                            </w:r>
                            <w:proofErr w:type="spellEnd"/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Zona Industriale di Bazzano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67100 L’Aquila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 xml:space="preserve"> (AQ)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21" name="Immagine 21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75156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5" o:spid="_x0000_s1032" style="position:absolute;margin-left:160.8pt;margin-top:15.1pt;width:213.5pt;height:41.9pt;z-index:251674624" coordsize="27117,53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">
              <v:shape id="Casella di testo 2" o:spid="_x0000_s1033" type="#_x0000_t202" style="position:absolute;left:4321;width:22796;height:49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Qta78A&#10;AADbAAAADwAAAGRycy9kb3ducmV2LnhtbERPTWvCQBC9F/wPywje6kZBKdFVRCgU8aC2hx6H7JiN&#10;yc7G7Krx3zuHQo+P971c975Rd+piFdjAZJyBIi6Crbg08PP9+f4BKiZki01gMvCkCOvV4G2JuQ0P&#10;PtL9lEolIRxzNOBSanOtY+HIYxyHlli4c+g8JoFdqW2HDwn3jZ5m2Vx7rFgaHLa0dVTUp5uXkn0s&#10;bsdwvUz2tf519RxnB7czZjTsNwtQifr0L/5zf1kDU1kvX+QH6N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dC1rvwAAANsAAAAPAAAAAAAAAAAAAAAAAJgCAABkcnMvZG93bnJl&#10;di54bWxQSwUGAAAAAAQABAD1AAAAhAMAAAAA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 xml:space="preserve">Sede legale: Via dell’Industria </w:t>
                      </w:r>
                      <w:proofErr w:type="spellStart"/>
                      <w:r w:rsidRPr="00917A73">
                        <w:rPr>
                          <w:rFonts w:ascii="Arial" w:hAnsi="Arial" w:cs="Arial"/>
                          <w:sz w:val="18"/>
                        </w:rPr>
                        <w:t>snc</w:t>
                      </w:r>
                      <w:proofErr w:type="spellEnd"/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Zona Industriale di Bazzano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67100 L’Aquila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 xml:space="preserve"> (AQ)</w:t>
                      </w:r>
                    </w:p>
                  </w:txbxContent>
                </v:textbox>
              </v:shape>
              <v:shape id="Immagine 21" o:spid="_x0000_s1034" type="#_x0000_t75" style="position:absolute;top:751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NMNbFAAAA2wAAAA8AAABkcnMvZG93bnJldi54bWxEj81qwzAQhO+FvIPYQi6lkW1wKU5kUwKB&#10;BHpx0kKPW2v9Q6yVseTEzdNHhUKPw8x8w2yK2fTiQqPrLCuIVxEI4srqjhsFH6fd8ysI55E19pZJ&#10;wQ85KPLFwwYzba9c0uXoGxEg7DJU0Ho/ZFK6qiWDbmUH4uDVdjTogxwbqUe8BrjpZRJFL9Jgx2Gh&#10;xYG2LVXn42QUmKGU9elr+u76Gx8+0+opfU8mpZaP89sahKfZ/4f/2nutIInh90v4ATK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1TTDWxQAAANsAAAAPAAAAAAAAAAAAAAAA&#10;AJ8CAABkcnMvZG93bnJldi54bWxQSwUGAAAAAAQABAD3AAAAkQMAAAAA&#10;">
                <v:imagedata r:id="rId6" o:title=""/>
                <v:path arrowok="t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column">
                <wp:posOffset>-463550</wp:posOffset>
              </wp:positionH>
              <wp:positionV relativeFrom="paragraph">
                <wp:posOffset>191770</wp:posOffset>
              </wp:positionV>
              <wp:extent cx="2498783" cy="626744"/>
              <wp:effectExtent l="0" t="0" r="0" b="2540"/>
              <wp:wrapNone/>
              <wp:docPr id="12" name="Gruppo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498783" cy="626744"/>
                        <a:chOff x="0" y="0"/>
                        <a:chExt cx="2498940" cy="636415"/>
                      </a:xfrm>
                    </wpg:grpSpPr>
                    <wps:wsp>
                      <wps:cNvPr id="1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50937" y="0"/>
                          <a:ext cx="2048003" cy="636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t>ASM Spa L'Aquila</w:t>
                            </w: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cr/>
                              <w:t>Aquilana Società Multiservizi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CF e P.IVA: 01413740661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14" name="Immagine 14"/>
                        <pic:cNvPicPr>
                          <a:picLocks noChangeAspect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68893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2" o:spid="_x0000_s1035" style="position:absolute;margin-left:-36.5pt;margin-top:15.1pt;width:196.75pt;height:49.35pt;z-index:251673600" coordsize="24989,63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">
              <v:shape id="Casella di testo 2" o:spid="_x0000_s1036" type="#_x0000_t202" style="position:absolute;left:4509;width:20480;height:6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p5ocQA&#10;AADbAAAADwAAAGRycy9kb3ducmV2LnhtbESPQWvCQBCF74X+h2UK3pqNFkNJXaUUClI8GO2hx2F3&#10;mk2TnU2zq8Z/7wqCtxnem/e9WaxG14kjDaHxrGCa5SCItTcN1wq+95/PryBCRDbYeSYFZwqwWj4+&#10;LLA0/sQVHXexFimEQ4kKbIx9KWXQlhyGzPfESfv1g8OY1qGWZsBTCnednOV5IR02nAgWe/qwpNvd&#10;wSXIJuhD5f//pptW/ti2wPnWfik1eRrf30BEGuPdfLtem1T/Ba6/pAHk8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KeaHEAAAA2wAAAA8AAAAAAAAAAAAAAAAAmAIAAGRycy9k&#10;b3ducmV2LnhtbFBLBQYAAAAABAAEAPUAAACJAwAAAAA=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t>ASM Spa L'Aquila</w:t>
                      </w: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cr/>
                        <w:t>Aquilana Società Multiservizi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CF e P.IVA: 01413740661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</w:r>
                    </w:p>
                  </w:txbxContent>
                </v:textbox>
              </v:shape>
              <v:shape id="Immagine 14" o:spid="_x0000_s1037" type="#_x0000_t75" style="position:absolute;top:688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Uk1zAAAAA2wAAAA8AAABkcnMvZG93bnJldi54bWxET0uLwjAQvgv7H8II3jT1tSxdoyyC4Enw&#10;0YO3oZltis2kNFHj/vqNIHibj+85i1W0jbhR52vHCsajDARx6XTNlYLTcTP8AuEDssbGMSl4kIfV&#10;8qO3wFy7O+/pdgiVSCHsc1RgQmhzKX1pyKIfuZY4cb+usxgS7CqpO7yncNvISZZ9Sos1pwaDLa0N&#10;lZfD1SrYm1i4anK28ZLNd1v+42J3nio16MefbxCBYniLX+6tTvNn8PwlHSCX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lSTXMAAAADbAAAADwAAAAAAAAAAAAAAAACfAgAA&#10;ZHJzL2Rvd25yZXYueG1sUEsFBgAAAAAEAAQA9wAAAIwDAAAAAA==&#10;">
                <v:imagedata r:id="rId8" o:title=""/>
                <v:path arrowok="t"/>
              </v:shape>
            </v:group>
          </w:pict>
        </mc:Fallback>
      </mc:AlternateContent>
    </w:r>
    <w:r w:rsidR="00E94981" w:rsidRPr="00E94981">
      <w:rPr>
        <w:noProof/>
        <w:lang w:eastAsia="it-IT"/>
      </w:rPr>
      <w:drawing>
        <wp:anchor distT="0" distB="0" distL="114300" distR="114300" simplePos="0" relativeHeight="251672576" behindDoc="0" locked="0" layoutInCell="1" allowOverlap="1">
          <wp:simplePos x="0" y="0"/>
          <wp:positionH relativeFrom="page">
            <wp:posOffset>-61926</wp:posOffset>
          </wp:positionH>
          <wp:positionV relativeFrom="paragraph">
            <wp:posOffset>0</wp:posOffset>
          </wp:positionV>
          <wp:extent cx="7927975" cy="78740"/>
          <wp:effectExtent l="19050" t="0" r="0" b="0"/>
          <wp:wrapNone/>
          <wp:docPr id="37" name="Immagine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linea.png"/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7975" cy="787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6478" w:rsidRDefault="00DA6478" w:rsidP="00E12A95">
      <w:pPr>
        <w:spacing w:after="0" w:line="240" w:lineRule="auto"/>
      </w:pPr>
      <w:r>
        <w:separator/>
      </w:r>
    </w:p>
  </w:footnote>
  <w:footnote w:type="continuationSeparator" w:id="0">
    <w:p w:rsidR="00DA6478" w:rsidRDefault="00DA6478" w:rsidP="00E12A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2A95" w:rsidRDefault="001F6821" w:rsidP="004F4EBE">
    <w:pPr>
      <w:pStyle w:val="Intestazione"/>
      <w:tabs>
        <w:tab w:val="left" w:pos="8715"/>
      </w:tabs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8719" behindDoc="0" locked="0" layoutInCell="1" allowOverlap="1">
              <wp:simplePos x="0" y="0"/>
              <wp:positionH relativeFrom="column">
                <wp:posOffset>-278130</wp:posOffset>
              </wp:positionH>
              <wp:positionV relativeFrom="paragraph">
                <wp:posOffset>-698500</wp:posOffset>
              </wp:positionV>
              <wp:extent cx="6356985" cy="655320"/>
              <wp:effectExtent l="0" t="0" r="5715" b="0"/>
              <wp:wrapNone/>
              <wp:docPr id="42" name="Gruppo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356985" cy="655320"/>
                        <a:chOff x="0" y="0"/>
                        <a:chExt cx="6356965" cy="655320"/>
                      </a:xfrm>
                    </wpg:grpSpPr>
                    <pic:pic xmlns:pic="http://schemas.openxmlformats.org/drawingml/2006/picture">
                      <pic:nvPicPr>
                        <pic:cNvPr id="8" name="Immagine 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76525" cy="655320"/>
                        </a:xfrm>
                        <a:prstGeom prst="rect">
                          <a:avLst/>
                        </a:prstGeom>
                      </pic:spPr>
                    </pic:pic>
                    <wpg:grpSp>
                      <wpg:cNvPr id="29" name="Gruppo 29"/>
                      <wpg:cNvGrpSpPr/>
                      <wpg:grpSpPr>
                        <a:xfrm>
                          <a:off x="4371033" y="80387"/>
                          <a:ext cx="1985932" cy="467995"/>
                          <a:chOff x="0" y="0"/>
                          <a:chExt cx="1985932" cy="467995"/>
                        </a:xfrm>
                      </wpg:grpSpPr>
                      <pic:pic xmlns:pic="http://schemas.openxmlformats.org/drawingml/2006/picture">
                        <pic:nvPicPr>
                          <pic:cNvPr id="30" name="Immagine 30"/>
                          <pic:cNvPicPr>
                            <a:picLocks noChangeAspect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7302" y="0"/>
                            <a:ext cx="468630" cy="467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Immagine 32"/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097"/>
                            <a:ext cx="342265" cy="443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" name="Immagine 33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5126" y="20097"/>
                            <a:ext cx="341630" cy="442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Immagine 34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2563" y="20097"/>
                            <a:ext cx="339725" cy="440690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42" o:spid="_x0000_s1026" style="position:absolute;margin-left:-21.9pt;margin-top:-55pt;width:500.55pt;height:51.6pt;z-index:251678719" coordsize="63569,655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" o:spid="_x0000_s1027" type="#_x0000_t75" style="position:absolute;width:26765;height:65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9/8C/AAAA2gAAAA8AAABkcnMvZG93bnJldi54bWxET81qwkAQvhd8h2UEb3WigaLRVUQsFnpq&#10;9AHG7JhEs7Mhu41pn757KHj8+P7X28E2qufO1040zKYJKJbCmVpKDefT++sClA8khhonrOGHPWw3&#10;o5c1ZcY95Iv7PJQqhojPSEMVQpsh+qJiS37qWpbIXV1nKUTYlWg6esRw2+A8Sd7QUi2xoaKW9xUX&#10;9/zbavB4u/3i5ThPzxiWvj9c0jT/1HoyHnYrUIGH8BT/uz+Mhrg1Xok3ADd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/ff/AvwAAANoAAAAPAAAAAAAAAAAAAAAAAJ8CAABk&#10;cnMvZG93bnJldi54bWxQSwUGAAAAAAQABAD3AAAAiwMAAAAA&#10;">
                <v:imagedata r:id="rId6" o:title=""/>
                <v:path arrowok="t"/>
              </v:shape>
              <v:group id="Gruppo 29" o:spid="_x0000_s1028" style="position:absolute;left:43710;top:803;width:19859;height:4680" coordsize="19859,4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<v:shape id="Immagine 30" o:spid="_x0000_s1029" type="#_x0000_t75" style="position:absolute;left:15173;width:4686;height:46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Y7zC/AAAA2wAAAA8AAABkcnMvZG93bnJldi54bWxET0trwkAQvhf8D8sIvdWNFURSV2kDohcP&#10;PvA8ZsckNDsbdrdJ+u+dQ6HHj++93o6uVT2F2Hg2MJ9loIhLbxuuDFwvu7cVqJiQLbaeycAvRdhu&#10;Ji9rzK0f+ET9OVVKQjjmaKBOqcu1jmVNDuPMd8TCPXxwmASGStuAg4S7Vr9n2VI7bFgaauyoqKn8&#10;Pv84A4tlKB57f/g6dfpW3bMiDaE/GvM6HT8/QCUa07/4z32w4pP18kV+gN48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jGO8wvwAAANsAAAAPAAAAAAAAAAAAAAAAAJ8CAABk&#10;cnMvZG93bnJldi54bWxQSwUGAAAAAAQABAD3AAAAiwMAAAAA&#10;">
                  <v:imagedata r:id="rId7" o:title=""/>
                  <v:path arrowok="t"/>
                </v:shape>
                <v:shape id="Immagine 32" o:spid="_x0000_s1030" type="#_x0000_t75" style="position:absolute;top:200;width:3422;height:4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qxLzFAAAA2wAAAA8AAABkcnMvZG93bnJldi54bWxEj0FrwkAUhO+F/oflFbw1m6qVEF2lCGqg&#10;J5NSenxmX5PQ7NuYXU38992C0OMwM98wq81oWnGl3jWWFbxEMQji0uqGKwUfxe45AeE8ssbWMim4&#10;kYPN+vFhham2Ax/pmvtKBAi7FBXU3neplK6syaCLbEccvG/bG/RB9pXUPQ4Bblo5jeOFNNhwWKix&#10;o21N5U9+MQoyc/tMzofX/KvIz0ed2NN+MX9XavI0vi1BeBr9f/jezrSC2RT+voQfIN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KsS8xQAAANsAAAAPAAAAAAAAAAAAAAAA&#10;AJ8CAABkcnMvZG93bnJldi54bWxQSwUGAAAAAAQABAD3AAAAkQMAAAAA&#10;">
                  <v:imagedata r:id="rId8" o:title=""/>
                  <v:path arrowok="t"/>
                </v:shape>
                <v:shape id="Immagine 33" o:spid="_x0000_s1031" type="#_x0000_t75" style="position:absolute;left:10651;top:200;width:3416;height:44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T2knDAAAA2wAAAA8AAABkcnMvZG93bnJldi54bWxEj0GLwjAUhO8L/ofwhL0smlRhkWoUFQT3&#10;pOt68Phonm21eSlN1OqvN4Kwx2FmvmEms9ZW4kqNLx1rSPoKBHHmTMm5hv3fqjcC4QOywcoxabiT&#10;h9m08zHB1Lgb/9J1F3IRIexT1FCEUKdS+qwgi77vauLoHV1jMUTZ5NI0eItwW8mBUt/SYslxocCa&#10;lgVl593FaljS9q7Ug07JwZ5WyXlPm5/Fl9af3XY+BhGoDf/hd3ttNAyH8PoSf4CcP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pPaScMAAADbAAAADwAAAAAAAAAAAAAAAACf&#10;AgAAZHJzL2Rvd25yZXYueG1sUEsFBgAAAAAEAAQA9wAAAI8DAAAAAA==&#10;">
                  <v:imagedata r:id="rId9" o:title=""/>
                  <v:path arrowok="t"/>
                </v:shape>
                <v:shape id="Immagine 34" o:spid="_x0000_s1032" type="#_x0000_t75" style="position:absolute;left:5325;top:200;width:3397;height:44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Qi7HFAAAA2wAAAA8AAABkcnMvZG93bnJldi54bWxEj91qwkAUhO+FvsNyhN7pxlqtxGykVJT2&#10;QvCnD3DMHpPg7tmQ3Wrq03cLgpfDzHzDZIvOGnGh1teOFYyGCQjiwumaSwXfh9VgBsIHZI3GMSn4&#10;JQ+L/KmXYardlXd02YdSRAj7FBVUITSplL6oyKIfuoY4eifXWgxRtqXULV4j3Br5kiRTabHmuFBh&#10;Qx8VFef9j1Wwue3W8jAxy8L403RzfJvcaPul1HO/e5+DCNSFR/je/tQKxq/w/yX+AJn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UIuxxQAAANsAAAAPAAAAAAAAAAAAAAAA&#10;AJ8CAABkcnMvZG93bnJldi54bWxQSwUGAAAAAAQABAD3AAAAkQMAAAAA&#10;">
                  <v:imagedata r:id="rId10" o:title=""/>
                  <v:path arrowok="t"/>
                </v:shape>
              </v:group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983136">
    <w:pPr>
      <w:pStyle w:val="Intestazione"/>
    </w:pPr>
    <w:r>
      <w:rPr>
        <w:noProof/>
        <w:lang w:eastAsia="it-IT"/>
      </w:rPr>
      <w:drawing>
        <wp:inline distT="0" distB="0" distL="0" distR="0">
          <wp:extent cx="6118860" cy="640080"/>
          <wp:effectExtent l="19050" t="0" r="0" b="0"/>
          <wp:docPr id="2" name="Immagine 2" descr="C:\Users\ente\Desktop\testat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ente\Desktop\testata1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6400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attachedTemplate r:id="rId1"/>
  <w:defaultTabStop w:val="708"/>
  <w:hyphenationZone w:val="283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4FE2"/>
    <w:rsid w:val="00051148"/>
    <w:rsid w:val="000B1868"/>
    <w:rsid w:val="001F6821"/>
    <w:rsid w:val="00221625"/>
    <w:rsid w:val="002439EA"/>
    <w:rsid w:val="002728DA"/>
    <w:rsid w:val="00280B94"/>
    <w:rsid w:val="0031363B"/>
    <w:rsid w:val="00333D66"/>
    <w:rsid w:val="00354FE2"/>
    <w:rsid w:val="003B4427"/>
    <w:rsid w:val="00425F58"/>
    <w:rsid w:val="00441AFE"/>
    <w:rsid w:val="004E5800"/>
    <w:rsid w:val="004F4EBE"/>
    <w:rsid w:val="00513C35"/>
    <w:rsid w:val="00553407"/>
    <w:rsid w:val="005671F9"/>
    <w:rsid w:val="005C3C91"/>
    <w:rsid w:val="005D1B96"/>
    <w:rsid w:val="00616A76"/>
    <w:rsid w:val="0064668A"/>
    <w:rsid w:val="00660F11"/>
    <w:rsid w:val="006809E0"/>
    <w:rsid w:val="006A1188"/>
    <w:rsid w:val="006F691C"/>
    <w:rsid w:val="007255B0"/>
    <w:rsid w:val="007445AB"/>
    <w:rsid w:val="00794154"/>
    <w:rsid w:val="00796171"/>
    <w:rsid w:val="007A163E"/>
    <w:rsid w:val="00811F11"/>
    <w:rsid w:val="008B23F2"/>
    <w:rsid w:val="0090242C"/>
    <w:rsid w:val="00917630"/>
    <w:rsid w:val="00917A73"/>
    <w:rsid w:val="00983136"/>
    <w:rsid w:val="009B0F6B"/>
    <w:rsid w:val="009D4416"/>
    <w:rsid w:val="009D5C4F"/>
    <w:rsid w:val="00A34983"/>
    <w:rsid w:val="00B44E0D"/>
    <w:rsid w:val="00BA170E"/>
    <w:rsid w:val="00BF5A57"/>
    <w:rsid w:val="00C52495"/>
    <w:rsid w:val="00C84FAA"/>
    <w:rsid w:val="00CC0CB5"/>
    <w:rsid w:val="00CD7CE8"/>
    <w:rsid w:val="00CE7CF6"/>
    <w:rsid w:val="00D012BF"/>
    <w:rsid w:val="00D14A8E"/>
    <w:rsid w:val="00D219C0"/>
    <w:rsid w:val="00DA6478"/>
    <w:rsid w:val="00E00BB3"/>
    <w:rsid w:val="00E12A95"/>
    <w:rsid w:val="00E5034D"/>
    <w:rsid w:val="00E629B9"/>
    <w:rsid w:val="00E71296"/>
    <w:rsid w:val="00E8261D"/>
    <w:rsid w:val="00E94981"/>
    <w:rsid w:val="00EF1583"/>
    <w:rsid w:val="00F02A88"/>
    <w:rsid w:val="00F51B0D"/>
    <w:rsid w:val="00F84600"/>
    <w:rsid w:val="00FB099C"/>
    <w:rsid w:val="00FC71A3"/>
    <w:rsid w:val="00FD59D1"/>
    <w:rsid w:val="00FE20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E5800"/>
    <w:pPr>
      <w:keepNext/>
      <w:keepLines/>
      <w:spacing w:before="200" w:after="0" w:line="254" w:lineRule="auto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E5800"/>
    <w:rPr>
      <w:rFonts w:asciiTheme="majorHAnsi" w:eastAsiaTheme="majorEastAsia" w:hAnsiTheme="majorHAnsi" w:cstheme="majorBidi"/>
      <w:color w:val="1F3763" w:themeColor="accent1" w:themeShade="7F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E5800"/>
    <w:pPr>
      <w:keepNext/>
      <w:keepLines/>
      <w:spacing w:before="200" w:after="0" w:line="254" w:lineRule="auto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E5800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984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2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81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8.png"/><Relationship Id="rId3" Type="http://schemas.openxmlformats.org/officeDocument/2006/relationships/image" Target="media/image13.png"/><Relationship Id="rId7" Type="http://schemas.openxmlformats.org/officeDocument/2006/relationships/image" Target="media/image17.png"/><Relationship Id="rId2" Type="http://schemas.openxmlformats.org/officeDocument/2006/relationships/image" Target="media/image12.png"/><Relationship Id="rId1" Type="http://schemas.openxmlformats.org/officeDocument/2006/relationships/image" Target="media/image11.png"/><Relationship Id="rId6" Type="http://schemas.openxmlformats.org/officeDocument/2006/relationships/image" Target="media/image16.png"/><Relationship Id="rId5" Type="http://schemas.openxmlformats.org/officeDocument/2006/relationships/image" Target="media/image15.png"/><Relationship Id="rId4" Type="http://schemas.openxmlformats.org/officeDocument/2006/relationships/image" Target="media/image14.png"/><Relationship Id="rId9" Type="http://schemas.openxmlformats.org/officeDocument/2006/relationships/image" Target="media/image19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jpe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png"/><Relationship Id="rId9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tan%20Design\2018\ASM%20L'Aquila\Carta%20Intestata\Carta%20Intestata%20ASM%20L'Aquila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43EA4D-AC28-4755-9249-89623FDE6C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ASM L'Aquila.dotx</Template>
  <TotalTime>5</TotalTime>
  <Pages>1</Pages>
  <Words>275</Words>
  <Characters>1573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Lavoro</dc:creator>
  <cp:lastModifiedBy>ASM</cp:lastModifiedBy>
  <cp:revision>10</cp:revision>
  <cp:lastPrinted>2018-04-13T10:53:00Z</cp:lastPrinted>
  <dcterms:created xsi:type="dcterms:W3CDTF">2020-10-01T06:54:00Z</dcterms:created>
  <dcterms:modified xsi:type="dcterms:W3CDTF">2021-03-02T11:38:00Z</dcterms:modified>
</cp:coreProperties>
</file>