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0BB3" w:rsidRDefault="00E00BB3" w:rsidP="0099624B"/>
    <w:p w:rsidR="0081434E" w:rsidRPr="0081434E" w:rsidRDefault="0081434E" w:rsidP="0081434E">
      <w:pPr>
        <w:widowControl w:val="0"/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b/>
          <w:bCs/>
          <w:color w:val="000000"/>
        </w:rPr>
      </w:pPr>
      <w:r w:rsidRPr="0081434E">
        <w:rPr>
          <w:rFonts w:ascii="Times New Roman" w:hAnsi="Times New Roman" w:cs="Times New Roman"/>
          <w:b/>
          <w:bCs/>
          <w:color w:val="000000"/>
        </w:rPr>
        <w:t xml:space="preserve">Modulo a colonne  Offerta Economica        Allegato </w:t>
      </w:r>
      <w:r w:rsidR="00413ADD">
        <w:rPr>
          <w:rFonts w:ascii="Times New Roman" w:hAnsi="Times New Roman" w:cs="Times New Roman"/>
          <w:b/>
          <w:bCs/>
          <w:color w:val="000000"/>
        </w:rPr>
        <w:t>D</w:t>
      </w:r>
    </w:p>
    <w:p w:rsidR="0081434E" w:rsidRPr="0081434E" w:rsidRDefault="0081434E" w:rsidP="0081434E">
      <w:pPr>
        <w:widowControl w:val="0"/>
        <w:autoSpaceDE w:val="0"/>
        <w:autoSpaceDN w:val="0"/>
        <w:adjustRightInd w:val="0"/>
        <w:jc w:val="right"/>
        <w:rPr>
          <w:rFonts w:ascii="Times New Roman" w:hAnsi="Times New Roman" w:cs="Times New Roman"/>
          <w:b/>
        </w:rPr>
      </w:pPr>
      <w:r w:rsidRPr="0081434E">
        <w:rPr>
          <w:rFonts w:ascii="Times New Roman" w:hAnsi="Times New Roman" w:cs="Times New Roman"/>
          <w:b/>
        </w:rPr>
        <w:t xml:space="preserve">                  Spett.le ASM S.p.A.</w:t>
      </w:r>
    </w:p>
    <w:p w:rsidR="0081434E" w:rsidRPr="0081434E" w:rsidRDefault="0081434E" w:rsidP="0081434E">
      <w:pPr>
        <w:widowControl w:val="0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</w:rPr>
      </w:pPr>
      <w:r w:rsidRPr="0081434E">
        <w:rPr>
          <w:rFonts w:ascii="Times New Roman" w:hAnsi="Times New Roman" w:cs="Times New Roman"/>
          <w:b/>
        </w:rPr>
        <w:t xml:space="preserve">                                                                                    Via dell’Industria snc Z.I. di Bazzano L’Aquila</w:t>
      </w:r>
    </w:p>
    <w:p w:rsidR="00413ADD" w:rsidRPr="00413ADD" w:rsidRDefault="0081434E" w:rsidP="00413ADD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bCs/>
        </w:rPr>
      </w:pPr>
      <w:r w:rsidRPr="0081434E">
        <w:rPr>
          <w:rFonts w:ascii="Times New Roman" w:hAnsi="Times New Roman" w:cs="Times New Roman"/>
          <w:b/>
          <w:lang w:eastAsia="ar-SA"/>
        </w:rPr>
        <w:t>OGGETTO:</w:t>
      </w:r>
      <w:r w:rsidRPr="0081434E">
        <w:rPr>
          <w:rFonts w:ascii="Times New Roman" w:hAnsi="Times New Roman" w:cs="Times New Roman"/>
          <w:lang w:eastAsia="ar-SA"/>
        </w:rPr>
        <w:t xml:space="preserve"> </w:t>
      </w:r>
      <w:r w:rsidR="00413ADD" w:rsidRPr="00413ADD">
        <w:rPr>
          <w:rFonts w:ascii="Times New Roman" w:hAnsi="Times New Roman" w:cs="Times New Roman"/>
          <w:b/>
          <w:bCs/>
        </w:rPr>
        <w:t>Gara per l’affidamento dei servizi di pulizia dei locali ad uso uffici  di ASM  e pulizia e lavaggio dei mezzi aziendali per la durata di anni due</w:t>
      </w:r>
    </w:p>
    <w:p w:rsidR="0081434E" w:rsidRPr="00413ADD" w:rsidRDefault="00413ADD" w:rsidP="00413ADD">
      <w:pPr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</w:rPr>
      </w:pPr>
      <w:r w:rsidRPr="00413ADD">
        <w:rPr>
          <w:rFonts w:ascii="Times New Roman" w:hAnsi="Times New Roman" w:cs="Times New Roman"/>
          <w:b/>
          <w:bCs/>
        </w:rPr>
        <w:t>Procedura telematica tramite richiesta di offerta (RdO) aperta a tutti i fornitori nell’ambito del ME.PA. Procedura ai sensi dell’art. 36 comma 6 del D.Lgs. 50/2016 e smi con l’offerta economicamente più vantaggiosa ai sensi dell’art. 95 del D.Lgs. 50/2016 e smi. CIG 8602279931</w:t>
      </w:r>
    </w:p>
    <w:p w:rsidR="00C95344" w:rsidRDefault="00C95344" w:rsidP="0081434E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color w:val="000000"/>
        </w:rPr>
      </w:pPr>
    </w:p>
    <w:p w:rsidR="0081434E" w:rsidRPr="0081434E" w:rsidRDefault="0081434E" w:rsidP="0081434E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color w:val="000000"/>
        </w:rPr>
      </w:pPr>
      <w:r w:rsidRPr="0081434E">
        <w:rPr>
          <w:rFonts w:ascii="Times New Roman" w:hAnsi="Times New Roman" w:cs="Times New Roman"/>
          <w:color w:val="000000"/>
        </w:rPr>
        <w:t>Il sottoscritto .........……...……………..…….................………………………………………………………</w:t>
      </w:r>
    </w:p>
    <w:p w:rsidR="0081434E" w:rsidRPr="0081434E" w:rsidRDefault="0081434E" w:rsidP="0081434E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color w:val="000000"/>
        </w:rPr>
      </w:pPr>
      <w:r w:rsidRPr="0081434E">
        <w:rPr>
          <w:rFonts w:ascii="Times New Roman" w:hAnsi="Times New Roman" w:cs="Times New Roman"/>
          <w:color w:val="000000"/>
        </w:rPr>
        <w:t>nato a ……………………………………...................................., il …………………………. ……………...</w:t>
      </w:r>
    </w:p>
    <w:p w:rsidR="0081434E" w:rsidRPr="0081434E" w:rsidRDefault="0081434E" w:rsidP="0081434E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color w:val="000000"/>
        </w:rPr>
      </w:pPr>
      <w:r w:rsidRPr="0081434E">
        <w:rPr>
          <w:rFonts w:ascii="Times New Roman" w:hAnsi="Times New Roman" w:cs="Times New Roman"/>
          <w:color w:val="000000"/>
        </w:rPr>
        <w:t>residente a ……………....................…………………………………...............................................................</w:t>
      </w:r>
    </w:p>
    <w:p w:rsidR="0081434E" w:rsidRPr="0081434E" w:rsidRDefault="0081434E" w:rsidP="0081434E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color w:val="000000"/>
        </w:rPr>
      </w:pPr>
      <w:r w:rsidRPr="0081434E">
        <w:rPr>
          <w:rFonts w:ascii="Times New Roman" w:hAnsi="Times New Roman" w:cs="Times New Roman"/>
          <w:color w:val="000000"/>
        </w:rPr>
        <w:t>Codice Fiscale ……………………………………, nella sua qualità di ………………………………………</w:t>
      </w:r>
    </w:p>
    <w:p w:rsidR="0081434E" w:rsidRPr="0081434E" w:rsidRDefault="0081434E" w:rsidP="0081434E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color w:val="000000"/>
        </w:rPr>
      </w:pPr>
      <w:r w:rsidRPr="0081434E">
        <w:rPr>
          <w:rFonts w:ascii="Times New Roman" w:hAnsi="Times New Roman" w:cs="Times New Roman"/>
          <w:color w:val="000000"/>
        </w:rPr>
        <w:t>della Ditta (Ragione Sociale) …………………………………..........................................................................</w:t>
      </w:r>
    </w:p>
    <w:p w:rsidR="0081434E" w:rsidRPr="0081434E" w:rsidRDefault="0081434E" w:rsidP="0081434E">
      <w:pPr>
        <w:autoSpaceDE w:val="0"/>
        <w:autoSpaceDN w:val="0"/>
        <w:adjustRightInd w:val="0"/>
        <w:spacing w:line="360" w:lineRule="auto"/>
        <w:rPr>
          <w:rFonts w:ascii="Times New Roman" w:hAnsi="Times New Roman" w:cs="Times New Roman"/>
          <w:b/>
          <w:bCs/>
          <w:color w:val="000000"/>
        </w:rPr>
      </w:pPr>
      <w:r w:rsidRPr="0081434E">
        <w:rPr>
          <w:rFonts w:ascii="Times New Roman" w:hAnsi="Times New Roman" w:cs="Times New Roman"/>
          <w:color w:val="000000"/>
        </w:rPr>
        <w:t>Partita IVA …………………………………………….., Sede Legale .............................................................</w:t>
      </w:r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68"/>
        <w:gridCol w:w="1842"/>
        <w:gridCol w:w="3686"/>
        <w:gridCol w:w="1134"/>
        <w:gridCol w:w="2126"/>
      </w:tblGrid>
      <w:tr w:rsidR="0081434E" w:rsidRPr="0081434E" w:rsidTr="00C95344">
        <w:trPr>
          <w:trHeight w:val="1075"/>
        </w:trPr>
        <w:tc>
          <w:tcPr>
            <w:tcW w:w="1668" w:type="dxa"/>
            <w:shd w:val="clear" w:color="auto" w:fill="auto"/>
            <w:vAlign w:val="center"/>
          </w:tcPr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>Descrizione</w:t>
            </w:r>
          </w:p>
        </w:tc>
        <w:tc>
          <w:tcPr>
            <w:tcW w:w="1842" w:type="dxa"/>
          </w:tcPr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81434E" w:rsidRPr="0081434E" w:rsidRDefault="0081434E" w:rsidP="00591B5E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Importo </w:t>
            </w:r>
            <w:r w:rsidR="00591B5E">
              <w:rPr>
                <w:rFonts w:ascii="Times New Roman" w:hAnsi="Times New Roman" w:cs="Times New Roman"/>
                <w:b/>
                <w:bCs/>
                <w:color w:val="000000"/>
              </w:rPr>
              <w:t>biennio</w:t>
            </w: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base d’asta</w:t>
            </w:r>
            <w:r w:rsidR="00C95344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</w:t>
            </w:r>
          </w:p>
        </w:tc>
        <w:tc>
          <w:tcPr>
            <w:tcW w:w="3686" w:type="dxa"/>
            <w:shd w:val="clear" w:color="auto" w:fill="auto"/>
            <w:vAlign w:val="center"/>
          </w:tcPr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Importo </w:t>
            </w:r>
            <w:r w:rsidR="00C95344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biennio </w:t>
            </w: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>offerto</w:t>
            </w: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  <w:tc>
          <w:tcPr>
            <w:tcW w:w="1134" w:type="dxa"/>
          </w:tcPr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>% di ribasso</w:t>
            </w:r>
          </w:p>
        </w:tc>
        <w:tc>
          <w:tcPr>
            <w:tcW w:w="2126" w:type="dxa"/>
          </w:tcPr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81434E" w:rsidRPr="0081434E" w:rsidRDefault="0081434E" w:rsidP="00C95344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>Importo Annuo Offerto</w:t>
            </w:r>
            <w:r w:rsidR="00C95344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</w:t>
            </w:r>
          </w:p>
        </w:tc>
      </w:tr>
      <w:tr w:rsidR="0081434E" w:rsidRPr="0081434E" w:rsidTr="004706F3">
        <w:tc>
          <w:tcPr>
            <w:tcW w:w="1668" w:type="dxa"/>
            <w:shd w:val="clear" w:color="auto" w:fill="auto"/>
            <w:vAlign w:val="center"/>
          </w:tcPr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>SERVIZI DI PULIZIA DEI LOCALI AD USO UFFICI  DI ASM  E PULIZIA E LAVAGGIO DEI MEZZI AZIENDALI</w:t>
            </w: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>come da capitolato e disciplinare di gara</w:t>
            </w:r>
          </w:p>
        </w:tc>
        <w:tc>
          <w:tcPr>
            <w:tcW w:w="1842" w:type="dxa"/>
            <w:vAlign w:val="center"/>
          </w:tcPr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Cs/>
                <w:color w:val="000000"/>
              </w:rPr>
              <w:t xml:space="preserve">€ </w:t>
            </w:r>
            <w:r w:rsidR="00C95344">
              <w:rPr>
                <w:rFonts w:ascii="Times New Roman" w:hAnsi="Times New Roman" w:cs="Times New Roman"/>
                <w:bCs/>
                <w:color w:val="000000"/>
              </w:rPr>
              <w:t>137.110,00</w:t>
            </w:r>
          </w:p>
          <w:p w:rsidR="0081434E" w:rsidRPr="0081434E" w:rsidRDefault="0081434E" w:rsidP="00C95344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Cs/>
                <w:color w:val="000000"/>
              </w:rPr>
              <w:t>oltre  a oneri sicurezza</w:t>
            </w:r>
          </w:p>
          <w:p w:rsidR="0081434E" w:rsidRPr="0081434E" w:rsidRDefault="0081434E" w:rsidP="00C95344">
            <w:pPr>
              <w:autoSpaceDE w:val="0"/>
              <w:autoSpaceDN w:val="0"/>
              <w:adjustRightIn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Cs/>
                <w:color w:val="000000"/>
              </w:rPr>
              <w:t xml:space="preserve">non soggetti a ribasso pari ad € </w:t>
            </w:r>
            <w:r w:rsidR="00C95344">
              <w:rPr>
                <w:rFonts w:ascii="Times New Roman" w:hAnsi="Times New Roman" w:cs="Times New Roman"/>
                <w:bCs/>
                <w:color w:val="000000"/>
              </w:rPr>
              <w:t>612,00</w:t>
            </w:r>
            <w:r w:rsidRPr="0081434E">
              <w:rPr>
                <w:rFonts w:ascii="Times New Roman" w:hAnsi="Times New Roman" w:cs="Times New Roman"/>
                <w:bCs/>
                <w:color w:val="000000"/>
              </w:rPr>
              <w:t xml:space="preserve"> oltre iva.</w:t>
            </w:r>
          </w:p>
        </w:tc>
        <w:tc>
          <w:tcPr>
            <w:tcW w:w="3686" w:type="dxa"/>
            <w:shd w:val="clear" w:color="auto" w:fill="auto"/>
            <w:vAlign w:val="center"/>
          </w:tcPr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>€…………………………………………………………</w:t>
            </w: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>(in cifre)</w:t>
            </w: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Cs/>
                <w:color w:val="000000"/>
              </w:rPr>
              <w:t xml:space="preserve">oltre  a oneri sicurezza non soggetti a ribasso pari ad € </w:t>
            </w:r>
            <w:r w:rsidR="00C95344">
              <w:rPr>
                <w:rFonts w:ascii="Times New Roman" w:hAnsi="Times New Roman" w:cs="Times New Roman"/>
                <w:bCs/>
                <w:color w:val="000000"/>
              </w:rPr>
              <w:t>612,00</w:t>
            </w:r>
            <w:r w:rsidRPr="0081434E">
              <w:rPr>
                <w:rFonts w:ascii="Times New Roman" w:hAnsi="Times New Roman" w:cs="Times New Roman"/>
                <w:bCs/>
                <w:color w:val="000000"/>
              </w:rPr>
              <w:t xml:space="preserve"> oltre iva.</w:t>
            </w: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>€……………………………………………………………</w:t>
            </w: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>(in lettere)</w:t>
            </w:r>
          </w:p>
        </w:tc>
        <w:tc>
          <w:tcPr>
            <w:tcW w:w="1134" w:type="dxa"/>
          </w:tcPr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>…………</w:t>
            </w: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>(in cifre)</w:t>
            </w: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>………………………............</w:t>
            </w: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>(in lettere)</w:t>
            </w:r>
          </w:p>
        </w:tc>
        <w:tc>
          <w:tcPr>
            <w:tcW w:w="2126" w:type="dxa"/>
          </w:tcPr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ind w:right="317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ind w:right="317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>€…………..…………….……….</w:t>
            </w:r>
          </w:p>
          <w:p w:rsid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>(in cifre)</w:t>
            </w:r>
          </w:p>
          <w:p w:rsidR="00906C1E" w:rsidRPr="0081434E" w:rsidRDefault="00906C1E" w:rsidP="00906C1E">
            <w:pPr>
              <w:autoSpaceDE w:val="0"/>
              <w:autoSpaceDN w:val="0"/>
              <w:adjustRightInd w:val="0"/>
              <w:spacing w:line="276" w:lineRule="auto"/>
              <w:ind w:right="317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>€…………………………………</w:t>
            </w:r>
          </w:p>
          <w:p w:rsidR="00906C1E" w:rsidRPr="0081434E" w:rsidRDefault="00906C1E" w:rsidP="00906C1E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>(in lettere)</w:t>
            </w: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Cs/>
                <w:color w:val="000000"/>
              </w:rPr>
              <w:t>oltre a oneri sicurezza non soggetti a ribasso oltre iva.</w:t>
            </w: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ind w:right="317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</w:tc>
      </w:tr>
    </w:tbl>
    <w:p w:rsidR="0081434E" w:rsidRDefault="0081434E" w:rsidP="0081434E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bCs/>
          <w:color w:val="000000"/>
        </w:rPr>
      </w:pPr>
    </w:p>
    <w:p w:rsidR="00C95344" w:rsidRDefault="00C95344" w:rsidP="0081434E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bCs/>
          <w:color w:val="000000"/>
        </w:rPr>
      </w:pPr>
    </w:p>
    <w:p w:rsidR="00C95344" w:rsidRDefault="00C95344" w:rsidP="0081434E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bCs/>
          <w:color w:val="000000"/>
        </w:rPr>
      </w:pPr>
    </w:p>
    <w:p w:rsidR="00C95344" w:rsidRDefault="00C95344" w:rsidP="0081434E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bCs/>
          <w:color w:val="000000"/>
        </w:rPr>
      </w:pPr>
    </w:p>
    <w:p w:rsidR="00C95344" w:rsidRPr="0081434E" w:rsidRDefault="00C95344" w:rsidP="0081434E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bCs/>
          <w:color w:val="000000"/>
        </w:rPr>
      </w:pPr>
    </w:p>
    <w:tbl>
      <w:tblPr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60"/>
        <w:gridCol w:w="7796"/>
      </w:tblGrid>
      <w:tr w:rsidR="0081434E" w:rsidRPr="0081434E" w:rsidTr="004706F3">
        <w:tc>
          <w:tcPr>
            <w:tcW w:w="2660" w:type="dxa"/>
            <w:vMerge w:val="restart"/>
          </w:tcPr>
          <w:p w:rsid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C95344" w:rsidRPr="0081434E" w:rsidRDefault="00C95344" w:rsidP="004706F3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color w:val="000000"/>
              </w:rPr>
            </w:pP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>IMPORTO ANNUO OFFERTO  PARI A</w:t>
            </w: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Times New Roman" w:hAnsi="Times New Roman" w:cs="Times New Roman"/>
                <w:bCs/>
                <w:color w:val="000000"/>
              </w:rPr>
            </w:pPr>
            <w:r w:rsidRPr="0081434E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 €…………………….. oltre oneri per la sicurezza non soggetti a ribasso, così suddiviso:</w:t>
            </w:r>
          </w:p>
        </w:tc>
        <w:tc>
          <w:tcPr>
            <w:tcW w:w="7796" w:type="dxa"/>
          </w:tcPr>
          <w:p w:rsidR="0081434E" w:rsidRPr="0081434E" w:rsidRDefault="0081434E" w:rsidP="004706F3">
            <w:pPr>
              <w:autoSpaceDE w:val="0"/>
              <w:autoSpaceDN w:val="0"/>
              <w:adjustRightInd w:val="0"/>
              <w:ind w:left="360"/>
              <w:jc w:val="both"/>
              <w:rPr>
                <w:rFonts w:ascii="Times New Roman" w:hAnsi="Times New Roman" w:cs="Times New Roman"/>
                <w:color w:val="000000"/>
              </w:rPr>
            </w:pPr>
          </w:p>
          <w:p w:rsidR="0081434E" w:rsidRPr="0081434E" w:rsidRDefault="0081434E" w:rsidP="0081434E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81434E">
              <w:rPr>
                <w:rFonts w:ascii="Times New Roman" w:hAnsi="Times New Roman" w:cs="Times New Roman"/>
                <w:color w:val="000000"/>
              </w:rPr>
              <w:t>Servizio annuo di pulizia locali sede di Pile € ………………………;</w:t>
            </w: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ind w:left="36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</w:tr>
      <w:tr w:rsidR="0081434E" w:rsidRPr="0081434E" w:rsidTr="004706F3">
        <w:trPr>
          <w:trHeight w:val="675"/>
        </w:trPr>
        <w:tc>
          <w:tcPr>
            <w:tcW w:w="2660" w:type="dxa"/>
            <w:vMerge/>
          </w:tcPr>
          <w:p w:rsidR="0081434E" w:rsidRPr="0081434E" w:rsidRDefault="0081434E" w:rsidP="004706F3">
            <w:pPr>
              <w:autoSpaceDE w:val="0"/>
              <w:autoSpaceDN w:val="0"/>
              <w:adjustRightInd w:val="0"/>
              <w:ind w:left="7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7796" w:type="dxa"/>
          </w:tcPr>
          <w:p w:rsidR="0081434E" w:rsidRPr="0081434E" w:rsidRDefault="0081434E" w:rsidP="004706F3">
            <w:pPr>
              <w:autoSpaceDE w:val="0"/>
              <w:autoSpaceDN w:val="0"/>
              <w:adjustRightInd w:val="0"/>
              <w:ind w:left="360"/>
              <w:jc w:val="both"/>
              <w:rPr>
                <w:rFonts w:ascii="Times New Roman" w:hAnsi="Times New Roman" w:cs="Times New Roman"/>
                <w:color w:val="000000"/>
              </w:rPr>
            </w:pPr>
          </w:p>
          <w:p w:rsidR="0081434E" w:rsidRPr="0081434E" w:rsidRDefault="0081434E" w:rsidP="0081434E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81434E">
              <w:rPr>
                <w:rFonts w:ascii="Times New Roman" w:hAnsi="Times New Roman" w:cs="Times New Roman"/>
                <w:color w:val="000000"/>
              </w:rPr>
              <w:t>Servizio annuo di pulizia locali sede di Bazzano, Centro di Raccolta di Bazzano e Pontignone € ……………………………………….;</w:t>
            </w:r>
          </w:p>
        </w:tc>
      </w:tr>
      <w:tr w:rsidR="0081434E" w:rsidRPr="0081434E" w:rsidTr="004706F3">
        <w:trPr>
          <w:trHeight w:val="593"/>
        </w:trPr>
        <w:tc>
          <w:tcPr>
            <w:tcW w:w="2660" w:type="dxa"/>
            <w:vMerge/>
          </w:tcPr>
          <w:p w:rsidR="0081434E" w:rsidRPr="0081434E" w:rsidRDefault="0081434E" w:rsidP="004706F3">
            <w:pPr>
              <w:autoSpaceDE w:val="0"/>
              <w:autoSpaceDN w:val="0"/>
              <w:adjustRightInd w:val="0"/>
              <w:ind w:left="72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  <w:tc>
          <w:tcPr>
            <w:tcW w:w="7796" w:type="dxa"/>
          </w:tcPr>
          <w:p w:rsidR="0081434E" w:rsidRPr="0081434E" w:rsidRDefault="0081434E" w:rsidP="004706F3">
            <w:pPr>
              <w:autoSpaceDE w:val="0"/>
              <w:autoSpaceDN w:val="0"/>
              <w:adjustRightInd w:val="0"/>
              <w:ind w:left="360"/>
              <w:jc w:val="both"/>
              <w:rPr>
                <w:rFonts w:ascii="Times New Roman" w:hAnsi="Times New Roman" w:cs="Times New Roman"/>
                <w:color w:val="000000"/>
              </w:rPr>
            </w:pPr>
          </w:p>
          <w:p w:rsidR="0081434E" w:rsidRPr="0081434E" w:rsidRDefault="0081434E" w:rsidP="0081434E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81434E">
              <w:rPr>
                <w:rFonts w:ascii="Times New Roman" w:hAnsi="Times New Roman" w:cs="Times New Roman"/>
                <w:color w:val="000000"/>
              </w:rPr>
              <w:t>Servizio annuo di pulizia e lavaggio mezzi € …………………………..</w:t>
            </w:r>
          </w:p>
          <w:p w:rsidR="0081434E" w:rsidRPr="0081434E" w:rsidRDefault="0081434E" w:rsidP="004706F3">
            <w:pPr>
              <w:autoSpaceDE w:val="0"/>
              <w:autoSpaceDN w:val="0"/>
              <w:adjustRightInd w:val="0"/>
              <w:ind w:left="360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</w:tr>
    </w:tbl>
    <w:p w:rsidR="0081434E" w:rsidRPr="0081434E" w:rsidRDefault="0081434E" w:rsidP="0081434E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b/>
        </w:rPr>
      </w:pPr>
    </w:p>
    <w:p w:rsidR="0081434E" w:rsidRPr="0081434E" w:rsidRDefault="0081434E" w:rsidP="0081434E">
      <w:pPr>
        <w:autoSpaceDE w:val="0"/>
        <w:autoSpaceDN w:val="0"/>
        <w:adjustRightInd w:val="0"/>
        <w:spacing w:line="276" w:lineRule="auto"/>
        <w:jc w:val="both"/>
        <w:rPr>
          <w:rFonts w:ascii="Times New Roman" w:hAnsi="Times New Roman" w:cs="Times New Roman"/>
          <w:b/>
        </w:rPr>
      </w:pPr>
      <w:r w:rsidRPr="0081434E">
        <w:rPr>
          <w:rFonts w:ascii="Times New Roman" w:hAnsi="Times New Roman" w:cs="Times New Roman"/>
          <w:b/>
        </w:rPr>
        <w:t>Costi per la sicurezza ai sensi dell’art. 9</w:t>
      </w:r>
      <w:r w:rsidR="00C95344">
        <w:rPr>
          <w:rFonts w:ascii="Times New Roman" w:hAnsi="Times New Roman" w:cs="Times New Roman"/>
          <w:b/>
        </w:rPr>
        <w:t>5</w:t>
      </w:r>
      <w:r w:rsidRPr="0081434E">
        <w:rPr>
          <w:rFonts w:ascii="Times New Roman" w:hAnsi="Times New Roman" w:cs="Times New Roman"/>
          <w:b/>
        </w:rPr>
        <w:t xml:space="preserve"> comma 10 dlgs. 50/2016 pari a €…………………….</w:t>
      </w:r>
    </w:p>
    <w:p w:rsidR="0081434E" w:rsidRPr="0081434E" w:rsidRDefault="0081434E" w:rsidP="0081434E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b/>
          <w:bCs/>
          <w:color w:val="000000"/>
        </w:rPr>
      </w:pPr>
      <w:r w:rsidRPr="0081434E">
        <w:rPr>
          <w:rFonts w:ascii="Times New Roman" w:hAnsi="Times New Roman" w:cs="Times New Roman"/>
          <w:b/>
          <w:bCs/>
          <w:color w:val="000000"/>
        </w:rPr>
        <w:t>Prezzi indicati al netto di iva</w:t>
      </w:r>
    </w:p>
    <w:p w:rsidR="0081434E" w:rsidRPr="0081434E" w:rsidRDefault="0081434E" w:rsidP="0081434E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b/>
          <w:bCs/>
          <w:color w:val="000000"/>
        </w:rPr>
      </w:pPr>
    </w:p>
    <w:p w:rsidR="0081434E" w:rsidRPr="0081434E" w:rsidRDefault="0081434E" w:rsidP="0081434E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bCs/>
          <w:color w:val="000000"/>
        </w:rPr>
      </w:pPr>
      <w:r w:rsidRPr="0081434E">
        <w:rPr>
          <w:rFonts w:ascii="Times New Roman" w:hAnsi="Times New Roman" w:cs="Times New Roman"/>
          <w:bCs/>
          <w:color w:val="000000"/>
        </w:rPr>
        <w:t xml:space="preserve">……………………lì………………                                                     </w:t>
      </w:r>
    </w:p>
    <w:p w:rsidR="0081434E" w:rsidRPr="0081434E" w:rsidRDefault="0081434E" w:rsidP="0081434E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bCs/>
          <w:color w:val="000000"/>
        </w:rPr>
      </w:pPr>
    </w:p>
    <w:p w:rsidR="0081434E" w:rsidRPr="0081434E" w:rsidRDefault="0081434E" w:rsidP="00906C1E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bCs/>
          <w:color w:val="000000"/>
        </w:rPr>
      </w:pPr>
      <w:bookmarkStart w:id="0" w:name="_GoBack"/>
      <w:r w:rsidRPr="0081434E">
        <w:rPr>
          <w:rFonts w:ascii="Times New Roman" w:hAnsi="Times New Roman" w:cs="Times New Roman"/>
          <w:bCs/>
          <w:color w:val="000000"/>
        </w:rPr>
        <w:t xml:space="preserve">                                                                                                                  timbro e firma</w:t>
      </w:r>
    </w:p>
    <w:p w:rsidR="0081434E" w:rsidRPr="0081434E" w:rsidRDefault="0081434E" w:rsidP="00906C1E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bCs/>
          <w:color w:val="000000"/>
        </w:rPr>
      </w:pPr>
      <w:r w:rsidRPr="0081434E">
        <w:rPr>
          <w:rFonts w:ascii="Times New Roman" w:hAnsi="Times New Roman" w:cs="Times New Roman"/>
          <w:bCs/>
          <w:color w:val="000000"/>
        </w:rPr>
        <w:t xml:space="preserve">                                                                                                              Legale Rappresentante</w:t>
      </w:r>
    </w:p>
    <w:bookmarkEnd w:id="0"/>
    <w:p w:rsidR="0081434E" w:rsidRPr="0081434E" w:rsidRDefault="0081434E" w:rsidP="0081434E">
      <w:pPr>
        <w:widowControl w:val="0"/>
        <w:autoSpaceDE w:val="0"/>
        <w:autoSpaceDN w:val="0"/>
        <w:adjustRightInd w:val="0"/>
        <w:rPr>
          <w:rFonts w:ascii="Times New Roman" w:hAnsi="Times New Roman" w:cs="Times New Roman"/>
          <w:bCs/>
          <w:color w:val="000000"/>
        </w:rPr>
      </w:pPr>
    </w:p>
    <w:p w:rsidR="0081434E" w:rsidRPr="0081434E" w:rsidRDefault="0081434E" w:rsidP="0081434E">
      <w:pPr>
        <w:rPr>
          <w:rFonts w:ascii="Times New Roman" w:hAnsi="Times New Roman" w:cs="Times New Roman"/>
        </w:rPr>
      </w:pPr>
      <w:r w:rsidRPr="0081434E">
        <w:rPr>
          <w:rFonts w:ascii="Times New Roman" w:hAnsi="Times New Roman" w:cs="Times New Roman"/>
        </w:rPr>
        <w:t>ALLEGARE FOTOCOPIA DEL DOCUMENTO D’IDENTITA’ IN CORSO DI VALIDITA’ DEL FIRMATARIO</w:t>
      </w:r>
      <w:r w:rsidRPr="0081434E">
        <w:rPr>
          <w:rFonts w:ascii="Times New Roman" w:hAnsi="Times New Roman" w:cs="Times New Roman"/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11540F" wp14:editId="25D27979">
                <wp:simplePos x="0" y="0"/>
                <wp:positionH relativeFrom="column">
                  <wp:posOffset>366395</wp:posOffset>
                </wp:positionH>
                <wp:positionV relativeFrom="paragraph">
                  <wp:posOffset>8255635</wp:posOffset>
                </wp:positionV>
                <wp:extent cx="71755" cy="71755"/>
                <wp:effectExtent l="10160" t="11430" r="13335" b="12065"/>
                <wp:wrapNone/>
                <wp:docPr id="2" name="Rettangol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755" cy="717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48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ttangolo 2" o:spid="_x0000_s1026" style="position:absolute;margin-left:28.85pt;margin-top:650.05pt;width:5.65pt;height:5.65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" strokeweight=".18mm"/>
            </w:pict>
          </mc:Fallback>
        </mc:AlternateContent>
      </w:r>
    </w:p>
    <w:p w:rsidR="0081434E" w:rsidRPr="0081434E" w:rsidRDefault="0081434E" w:rsidP="0099624B">
      <w:pPr>
        <w:rPr>
          <w:rFonts w:ascii="Times New Roman" w:hAnsi="Times New Roman" w:cs="Times New Roman"/>
        </w:rPr>
      </w:pPr>
    </w:p>
    <w:sectPr w:rsidR="0081434E" w:rsidRPr="0081434E" w:rsidSect="00983136">
      <w:headerReference w:type="default" r:id="rId9"/>
      <w:footerReference w:type="default" r:id="rId10"/>
      <w:headerReference w:type="first" r:id="rId11"/>
      <w:footerReference w:type="first" r:id="rId12"/>
      <w:type w:val="continuous"/>
      <w:pgSz w:w="11906" w:h="16838"/>
      <w:pgMar w:top="1530" w:right="1134" w:bottom="1134" w:left="1134" w:header="284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449CC" w:rsidRDefault="00F449CC" w:rsidP="00E12A95">
      <w:pPr>
        <w:spacing w:after="0" w:line="240" w:lineRule="auto"/>
      </w:pPr>
      <w:r>
        <w:separator/>
      </w:r>
    </w:p>
  </w:endnote>
  <w:endnote w:type="continuationSeparator" w:id="0">
    <w:p w:rsidR="00F449CC" w:rsidRDefault="00F449CC" w:rsidP="00E12A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altName w:val="Calibri"/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13322930"/>
      <w:docPartObj>
        <w:docPartGallery w:val="Page Numbers (Bottom of Page)"/>
        <w:docPartUnique/>
      </w:docPartObj>
    </w:sdtPr>
    <w:sdtEndPr/>
    <w:sdtContent>
      <w:p w:rsidR="007255B0" w:rsidRDefault="009D5C4F">
        <w:pPr>
          <w:pStyle w:val="Pidipagina"/>
          <w:jc w:val="right"/>
        </w:pPr>
        <w:r>
          <w:fldChar w:fldCharType="begin"/>
        </w:r>
        <w:r w:rsidR="007255B0">
          <w:instrText>PAGE   \* MERGEFORMAT</w:instrText>
        </w:r>
        <w:r>
          <w:fldChar w:fldCharType="separate"/>
        </w:r>
        <w:r w:rsidR="00F449CC">
          <w:rPr>
            <w:noProof/>
          </w:rPr>
          <w:t>1</w:t>
        </w:r>
        <w:r>
          <w:fldChar w:fldCharType="end"/>
        </w:r>
      </w:p>
    </w:sdtContent>
  </w:sdt>
  <w:p w:rsidR="007255B0" w:rsidRDefault="007255B0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4981" w:rsidRDefault="00563F05">
    <w:pPr>
      <w:pStyle w:val="Pidipagina"/>
    </w:pPr>
    <w:r>
      <w:rPr>
        <w:rFonts w:ascii="Arial" w:hAnsi="Arial" w:cs="Arial"/>
        <w:noProof/>
        <w:sz w:val="20"/>
        <w:lang w:eastAsia="it-IT"/>
      </w:rPr>
      <mc:AlternateContent>
        <mc:Choice Requires="wpg">
          <w:drawing>
            <wp:anchor distT="0" distB="0" distL="114300" distR="114300" simplePos="0" relativeHeight="251679744" behindDoc="0" locked="0" layoutInCell="1" allowOverlap="1" wp14:anchorId="4D5B6BC7" wp14:editId="47429925">
              <wp:simplePos x="0" y="0"/>
              <wp:positionH relativeFrom="margin">
                <wp:align>left</wp:align>
              </wp:positionH>
              <wp:positionV relativeFrom="paragraph">
                <wp:posOffset>1065530</wp:posOffset>
              </wp:positionV>
              <wp:extent cx="5892800" cy="222885"/>
              <wp:effectExtent l="0" t="0" r="3175" b="0"/>
              <wp:wrapNone/>
              <wp:docPr id="5" name="Gruppo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892800" cy="222885"/>
                        <a:chOff x="0" y="0"/>
                        <a:chExt cx="58928" cy="2228"/>
                      </a:xfrm>
                    </wpg:grpSpPr>
                    <wps:wsp>
                      <wps:cNvPr id="6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1314" y="0"/>
                          <a:ext cx="57614" cy="222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4981" w:rsidRPr="00425F58" w:rsidRDefault="00E94981" w:rsidP="00E94981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i/>
                                <w:color w:val="009247"/>
                                <w:sz w:val="18"/>
                                <w:szCs w:val="18"/>
                              </w:rPr>
                            </w:pPr>
                            <w:r w:rsidRPr="00425F58">
                              <w:rPr>
                                <w:rFonts w:ascii="Arial" w:hAnsi="Arial" w:cs="Arial"/>
                                <w:i/>
                                <w:color w:val="009247"/>
                                <w:sz w:val="18"/>
                                <w:szCs w:val="18"/>
                              </w:rPr>
                              <w:t>Usa con intelligenza la tecnologia, evita di stampare questo foglio: risparmi risorse e fai felice noi e l'ambiente.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7" name="Immagine 40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62"/>
                          <a:ext cx="2063" cy="2064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38" o:spid="_x0000_s1026" style="position:absolute;margin-left:0;margin-top:83.9pt;width:464pt;height:17.55pt;z-index:251679744;mso-position-horizontal:left;mso-position-horizontal-relative:margin" coordsize="58928,22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7" type="#_x0000_t202" style="position:absolute;left:1314;width:57614;height:22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VPdsIA&#10;AADaAAAADwAAAGRycy9kb3ducmV2LnhtbESPy2rDMBBF94H8g5hCd4mcQE1wLYdSKJSQRR5ddDlI&#10;U8u1NXIsJXH+PgoUurzcx+GW69F14kJDaDwrWMwzEMTam4ZrBV/Hj9kKRIjIBjvPpOBGAdbVdFJi&#10;YfyV93Q5xFqkEQ4FKrAx9oWUQVtyGOa+J07ejx8cxiSHWpoBr2ncdXKZZbl02HAiWOzp3ZJuD2eX&#10;INugz3t/+l1sW/lt2xxfdnaj1PPT+PYKItIY/8N/7U+jIIfHlXQDZH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RU92wgAAANoAAAAPAAAAAAAAAAAAAAAAAJgCAABkcnMvZG93&#10;bnJldi54bWxQSwUGAAAAAAQABAD1AAAAhwMAAAAA&#10;" stroked="f">
                <v:textbox style="mso-fit-shape-to-text:t">
                  <w:txbxContent>
                    <w:p w:rsidR="00E94981" w:rsidRPr="00425F58" w:rsidRDefault="00E94981" w:rsidP="00E94981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i/>
                          <w:color w:val="009247"/>
                          <w:sz w:val="18"/>
                          <w:szCs w:val="18"/>
                        </w:rPr>
                      </w:pPr>
                      <w:r w:rsidRPr="00425F58">
                        <w:rPr>
                          <w:rFonts w:ascii="Arial" w:hAnsi="Arial" w:cs="Arial"/>
                          <w:i/>
                          <w:color w:val="009247"/>
                          <w:sz w:val="18"/>
                          <w:szCs w:val="18"/>
                        </w:rPr>
                        <w:t>Usa con intelligenza la tecnologia, evita di stampare questo foglio: risparmi risorse e fai felice noi e l'ambiente.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0" o:spid="_x0000_s1028" type="#_x0000_t75" style="position:absolute;top:62;width:2063;height:20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0aIzBAAAA2gAAAA8AAABkcnMvZG93bnJldi54bWxEj0FrAjEUhO8F/0N4grea1WIrW7OLFEo9&#10;Wq33x+Z1s+3mZU2iu/rrG0HocZiZb5hVOdhWnMmHxrGC2TQDQVw53XCt4Gv//rgEESKyxtYxKbhQ&#10;gLIYPaww167nTzrvYi0ShEOOCkyMXS5lqAxZDFPXESfv23mLMUlfS+2xT3DbynmWPUuLDacFgx29&#10;Gap+dyerwC7muD49Hcgseqf99nL96I8/Sk3Gw/oVRKQh/ofv7Y1W8AK3K+kGyOI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L0aIzBAAAA2gAAAA8AAAAAAAAAAAAAAAAAnwIA&#10;AGRycy9kb3ducmV2LnhtbFBLBQYAAAAABAAEAPcAAACNAwAAAAA=&#10;">
                <v:imagedata r:id="rId2" o:title=""/>
              </v:shape>
              <w10:wrap anchorx="margin"/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60F9F0D6" wp14:editId="6F993E1F">
              <wp:simplePos x="0" y="0"/>
              <wp:positionH relativeFrom="column">
                <wp:posOffset>4580255</wp:posOffset>
              </wp:positionH>
              <wp:positionV relativeFrom="paragraph">
                <wp:posOffset>191770</wp:posOffset>
              </wp:positionV>
              <wp:extent cx="2724150" cy="748665"/>
              <wp:effectExtent l="0" t="1270" r="1270" b="2540"/>
              <wp:wrapNone/>
              <wp:docPr id="1" name="Gruppo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2724150" cy="748665"/>
                        <a:chOff x="0" y="0"/>
                        <a:chExt cx="27242" cy="7492"/>
                      </a:xfrm>
                    </wpg:grpSpPr>
                    <wps:wsp>
                      <wps:cNvPr id="3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445" y="0"/>
                          <a:ext cx="22797" cy="749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94981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>Sito: www.asmaq.it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Email: asmaq@pec.it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Tel. Centralino: 0862 4459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01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Fax: 0862 315437</w:t>
                            </w:r>
                          </w:p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>Facebook.com/</w:t>
                            </w:r>
                            <w:r w:rsidRPr="00221625">
                              <w:rPr>
                                <w:rFonts w:ascii="Arial" w:hAnsi="Arial" w:cs="Arial"/>
                                <w:sz w:val="18"/>
                              </w:rPr>
                              <w:t>asmlaquila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" name="Immagine 3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814"/>
                          <a:ext cx="4572" cy="4572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31" o:spid="_x0000_s1029" style="position:absolute;margin-left:360.65pt;margin-top:15.1pt;width:214.5pt;height:58.95pt;z-index:251675648" coordsize="27242,74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">
              <v:shape id="Casella di testo 2" o:spid="_x0000_s1030" type="#_x0000_t202" style="position:absolute;left:4445;width:22797;height:74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CoI8IA&#10;AADaAAAADwAAAGRycy9kb3ducmV2LnhtbESP0YrCMBRE3wX/IVxhX2RNddVq1yjuguKrrh9w21zb&#10;ss1NaaKtf28EwcdhZs4wq01nKnGjxpWWFYxHEQjizOqScwXnv93nAoTzyBory6TgTg42635vhYm2&#10;LR/pdvK5CBB2CSoovK8TKV1WkEE3sjVx8C62MeiDbHKpG2wD3FRyEkVzabDksFBgTb8FZf+nq1Fw&#10;ObTD2bJN9/4cH6fzHyzj1N6V+hh0228Qnjr/Dr/aB63gC55Xwg2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0KgjwgAAANoAAAAPAAAAAAAAAAAAAAAAAJgCAABkcnMvZG93&#10;bnJldi54bWxQSwUGAAAAAAQABAD1AAAAhwMAAAAA&#10;" stroked="f">
                <v:textbox>
                  <w:txbxContent>
                    <w:p w:rsidR="00E94981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sz w:val="18"/>
                        </w:rPr>
                        <w:t>Sito: www.asmaq.it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Email: asmaq@pec.it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Tel. Centralino: 0862 4459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>01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Fax: 0862 315437</w:t>
                      </w:r>
                    </w:p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</w:rPr>
                        <w:t>Facebook.com/</w:t>
                      </w:r>
                      <w:r w:rsidRPr="00221625">
                        <w:rPr>
                          <w:rFonts w:ascii="Arial" w:hAnsi="Arial" w:cs="Arial"/>
                          <w:sz w:val="18"/>
                        </w:rPr>
                        <w:t>asmlaquila</w:t>
                      </w:r>
                    </w:p>
                  </w:txbxContent>
                </v:textbox>
              </v:shape>
              <v:shape id="Immagine 36" o:spid="_x0000_s1031" type="#_x0000_t75" style="position:absolute;top:814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/mYunAAAAA2gAAAA8AAABkcnMvZG93bnJldi54bWxEj8FuwjAQRO+V+g/WVuJWHCiqSsCgCgqi&#10;R1I+YBUvcUS8Tm0Hwt9jJCSOo5l5o5kve9uIM/lQO1YwGmYgiEuna64UHP42718gQkTW2DgmBVcK&#10;sFy8vswx1+7CezoXsRIJwiFHBSbGNpcylIYshqFriZN3dN5iTNJXUnu8JLht5DjLPqXFmtOCwZZW&#10;hspT0dlEWeO088U62o/u9Nvg/0+5NQelBm/99wxEpD4+w4/2TiuYwP1KugFycQ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+Zi6cAAAADaAAAADwAAAAAAAAAAAAAAAACfAgAA&#10;ZHJzL2Rvd25yZXYueG1sUEsFBgAAAAAEAAQA9wAAAIwDAAAAAA==&#10;">
                <v:imagedata r:id="rId4" o:title=""/>
              </v:shape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64F1192E" wp14:editId="105FE589">
              <wp:simplePos x="0" y="0"/>
              <wp:positionH relativeFrom="column">
                <wp:posOffset>2042160</wp:posOffset>
              </wp:positionH>
              <wp:positionV relativeFrom="paragraph">
                <wp:posOffset>191770</wp:posOffset>
              </wp:positionV>
              <wp:extent cx="2711450" cy="532130"/>
              <wp:effectExtent l="0" t="0" r="0" b="1270"/>
              <wp:wrapNone/>
              <wp:docPr id="15" name="Gruppo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2711450" cy="532130"/>
                        <a:chOff x="0" y="0"/>
                        <a:chExt cx="2711798" cy="532356"/>
                      </a:xfrm>
                    </wpg:grpSpPr>
                    <wps:wsp>
                      <wps:cNvPr id="20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32148" y="0"/>
                          <a:ext cx="2279650" cy="494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t>Sede legale: Via dell’Industria snc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Zona Industriale di Bazzano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67100 L’Aquila</w:t>
                            </w:r>
                            <w:r>
                              <w:rPr>
                                <w:rFonts w:ascii="Arial" w:hAnsi="Arial" w:cs="Arial"/>
                                <w:sz w:val="18"/>
                              </w:rPr>
                              <w:t xml:space="preserve"> (AQ)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21" name="Immagine 21"/>
                        <pic:cNvPicPr>
                          <a:picLocks noChangeAspect="1"/>
                        </pic:cNvPicPr>
                      </pic:nvPicPr>
                      <pic:blipFill>
                        <a:blip r:embed="rId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75156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15" o:spid="_x0000_s1032" style="position:absolute;margin-left:160.8pt;margin-top:15.1pt;width:213.5pt;height:41.9pt;z-index:251674624" coordsize="27117,53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">
              <v:shape id="Casella di testo 2" o:spid="_x0000_s1033" type="#_x0000_t202" style="position:absolute;left:4321;width:22796;height:49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Qta78A&#10;AADbAAAADwAAAGRycy9kb3ducmV2LnhtbERPTWvCQBC9F/wPywje6kZBKdFVRCgU8aC2hx6H7JiN&#10;yc7G7Krx3zuHQo+P971c975Rd+piFdjAZJyBIi6Crbg08PP9+f4BKiZki01gMvCkCOvV4G2JuQ0P&#10;PtL9lEolIRxzNOBSanOtY+HIYxyHlli4c+g8JoFdqW2HDwn3jZ5m2Vx7rFgaHLa0dVTUp5uXkn0s&#10;bsdwvUz2tf519RxnB7czZjTsNwtQifr0L/5zf1kDU1kvX+QH6NU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4dC1rvwAAANsAAAAPAAAAAAAAAAAAAAAAAJgCAABkcnMvZG93bnJl&#10;di54bWxQSwUGAAAAAAQABAD1AAAAhAMAAAAA&#10;" stroked="f">
                <v:textbox style="mso-fit-shape-to-text:t">
                  <w:txbxContent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sz w:val="18"/>
                        </w:rPr>
                        <w:t>Sede legale: Via dell’Industria snc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Zona Industriale di Bazzano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67100 L’Aquila</w:t>
                      </w:r>
                      <w:r>
                        <w:rPr>
                          <w:rFonts w:ascii="Arial" w:hAnsi="Arial" w:cs="Arial"/>
                          <w:sz w:val="18"/>
                        </w:rPr>
                        <w:t xml:space="preserve"> (AQ)</w:t>
                      </w:r>
                    </w:p>
                  </w:txbxContent>
                </v:textbox>
              </v:shape>
              <v:shape id="Immagine 21" o:spid="_x0000_s1034" type="#_x0000_t75" style="position:absolute;top:751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NMNbFAAAA2wAAAA8AAABkcnMvZG93bnJldi54bWxEj81qwzAQhO+FvIPYQi6lkW1wKU5kUwKB&#10;BHpx0kKPW2v9Q6yVseTEzdNHhUKPw8x8w2yK2fTiQqPrLCuIVxEI4srqjhsFH6fd8ysI55E19pZJ&#10;wQ85KPLFwwYzba9c0uXoGxEg7DJU0Ho/ZFK6qiWDbmUH4uDVdjTogxwbqUe8BrjpZRJFL9Jgx2Gh&#10;xYG2LVXn42QUmKGU9elr+u76Gx8+0+opfU8mpZaP89sahKfZ/4f/2nutIInh90v4ATK/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1TTDWxQAAANsAAAAPAAAAAAAAAAAAAAAA&#10;AJ8CAABkcnMvZG93bnJldi54bWxQSwUGAAAAAAQABAD3AAAAkQMAAAAA&#10;">
                <v:imagedata r:id="rId6" o:title=""/>
                <v:path arrowok="t"/>
              </v:shape>
            </v:group>
          </w:pict>
        </mc:Fallback>
      </mc:AlternateContent>
    </w: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3600" behindDoc="0" locked="0" layoutInCell="1" allowOverlap="1" wp14:anchorId="49F57ADB" wp14:editId="69770556">
              <wp:simplePos x="0" y="0"/>
              <wp:positionH relativeFrom="column">
                <wp:posOffset>-463550</wp:posOffset>
              </wp:positionH>
              <wp:positionV relativeFrom="paragraph">
                <wp:posOffset>191770</wp:posOffset>
              </wp:positionV>
              <wp:extent cx="2498783" cy="626744"/>
              <wp:effectExtent l="0" t="0" r="0" b="2540"/>
              <wp:wrapNone/>
              <wp:docPr id="12" name="Gruppo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2498783" cy="626744"/>
                        <a:chOff x="0" y="0"/>
                        <a:chExt cx="2498940" cy="636415"/>
                      </a:xfrm>
                    </wpg:grpSpPr>
                    <wps:wsp>
                      <wps:cNvPr id="13" name="Casella di testo 2"/>
                      <wps:cNvSpPr txBox="1">
                        <a:spLocks noChangeArrowheads="1"/>
                      </wps:cNvSpPr>
                      <wps:spPr bwMode="auto">
                        <a:xfrm>
                          <a:off x="450937" y="0"/>
                          <a:ext cx="2048003" cy="6364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94981" w:rsidRPr="00917A73" w:rsidRDefault="00E94981" w:rsidP="00E94981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8"/>
                              </w:rPr>
                            </w:pPr>
                            <w:r w:rsidRPr="00917A73"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  <w:t>ASM Spa L'Aquila</w:t>
                            </w:r>
                            <w:r w:rsidRPr="00917A73">
                              <w:rPr>
                                <w:rFonts w:ascii="Arial" w:hAnsi="Arial" w:cs="Arial"/>
                                <w:b/>
                                <w:sz w:val="18"/>
                              </w:rPr>
                              <w:cr/>
                              <w:t>Aquilana Società Multiservizi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  <w:t>CF e P.IVA: 01413740661</w:t>
                            </w:r>
                            <w:r w:rsidRPr="00917A73">
                              <w:rPr>
                                <w:rFonts w:ascii="Arial" w:hAnsi="Arial" w:cs="Arial"/>
                                <w:sz w:val="18"/>
                              </w:rPr>
                              <w:c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pic:pic xmlns:pic="http://schemas.openxmlformats.org/drawingml/2006/picture">
                      <pic:nvPicPr>
                        <pic:cNvPr id="14" name="Immagine 14"/>
                        <pic:cNvPicPr>
                          <a:picLocks noChangeAspect="1"/>
                        </pic:cNvPicPr>
                      </pic:nvPicPr>
                      <pic:blipFill>
                        <a:blip r:embed="rId7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68893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12" o:spid="_x0000_s1035" style="position:absolute;margin-left:-36.5pt;margin-top:15.1pt;width:196.75pt;height:49.35pt;z-index:251673600" coordsize="24989,63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">
              <v:shape id="Casella di testo 2" o:spid="_x0000_s1036" type="#_x0000_t202" style="position:absolute;left:4509;width:20480;height:63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p5ocQA&#10;AADbAAAADwAAAGRycy9kb3ducmV2LnhtbESPQWvCQBCF74X+h2UK3pqNFkNJXaUUClI8GO2hx2F3&#10;mk2TnU2zq8Z/7wqCtxnem/e9WaxG14kjDaHxrGCa5SCItTcN1wq+95/PryBCRDbYeSYFZwqwWj4+&#10;LLA0/sQVHXexFimEQ4kKbIx9KWXQlhyGzPfESfv1g8OY1qGWZsBTCnednOV5IR02nAgWe/qwpNvd&#10;wSXIJuhD5f//pptW/ti2wPnWfik1eRrf30BEGuPdfLtem1T/Ba6/pAHk8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KeaHEAAAA2wAAAA8AAAAAAAAAAAAAAAAAmAIAAGRycy9k&#10;b3ducmV2LnhtbFBLBQYAAAAABAAEAPUAAACJAwAAAAA=&#10;" stroked="f">
                <v:textbox style="mso-fit-shape-to-text:t">
                  <w:txbxContent>
                    <w:p w:rsidR="00E94981" w:rsidRPr="00917A73" w:rsidRDefault="00E94981" w:rsidP="00E94981">
                      <w:pPr>
                        <w:spacing w:after="0" w:line="240" w:lineRule="auto"/>
                        <w:rPr>
                          <w:rFonts w:ascii="Arial" w:hAnsi="Arial" w:cs="Arial"/>
                          <w:sz w:val="18"/>
                        </w:rPr>
                      </w:pPr>
                      <w:r w:rsidRPr="00917A73">
                        <w:rPr>
                          <w:rFonts w:ascii="Arial" w:hAnsi="Arial" w:cs="Arial"/>
                          <w:b/>
                          <w:sz w:val="18"/>
                        </w:rPr>
                        <w:t>ASM Spa L'Aquila</w:t>
                      </w:r>
                      <w:r w:rsidRPr="00917A73">
                        <w:rPr>
                          <w:rFonts w:ascii="Arial" w:hAnsi="Arial" w:cs="Arial"/>
                          <w:b/>
                          <w:sz w:val="18"/>
                        </w:rPr>
                        <w:cr/>
                        <w:t>Aquilana Società Multiservizi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  <w:t>CF e P.IVA: 01413740661</w:t>
                      </w:r>
                      <w:r w:rsidRPr="00917A73">
                        <w:rPr>
                          <w:rFonts w:ascii="Arial" w:hAnsi="Arial" w:cs="Arial"/>
                          <w:sz w:val="18"/>
                        </w:rPr>
                        <w:cr/>
                      </w:r>
                    </w:p>
                  </w:txbxContent>
                </v:textbox>
              </v:shape>
              <v:shape id="Immagine 14" o:spid="_x0000_s1037" type="#_x0000_t75" style="position:absolute;top:688;width:4572;height:4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Uk1zAAAAA2wAAAA8AAABkcnMvZG93bnJldi54bWxET0uLwjAQvgv7H8II3jT1tSxdoyyC4Enw&#10;0YO3oZltis2kNFHj/vqNIHibj+85i1W0jbhR52vHCsajDARx6XTNlYLTcTP8AuEDssbGMSl4kIfV&#10;8qO3wFy7O+/pdgiVSCHsc1RgQmhzKX1pyKIfuZY4cb+usxgS7CqpO7yncNvISZZ9Sos1pwaDLa0N&#10;lZfD1SrYm1i4anK28ZLNd1v+42J3nio16MefbxCBYniLX+6tTvNn8PwlHSCX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lSTXMAAAADbAAAADwAAAAAAAAAAAAAAAACfAgAA&#10;ZHJzL2Rvd25yZXYueG1sUEsFBgAAAAAEAAQA9wAAAIwDAAAAAA==&#10;">
                <v:imagedata r:id="rId8" o:title=""/>
                <v:path arrowok="t"/>
              </v:shape>
            </v:group>
          </w:pict>
        </mc:Fallback>
      </mc:AlternateContent>
    </w:r>
    <w:r w:rsidR="00E94981" w:rsidRPr="00E94981">
      <w:rPr>
        <w:noProof/>
        <w:lang w:eastAsia="it-IT"/>
      </w:rPr>
      <w:drawing>
        <wp:anchor distT="0" distB="0" distL="114300" distR="114300" simplePos="0" relativeHeight="251672576" behindDoc="0" locked="0" layoutInCell="1" allowOverlap="1" wp14:anchorId="1614B605" wp14:editId="3397A85F">
          <wp:simplePos x="0" y="0"/>
          <wp:positionH relativeFrom="page">
            <wp:posOffset>-61926</wp:posOffset>
          </wp:positionH>
          <wp:positionV relativeFrom="paragraph">
            <wp:posOffset>0</wp:posOffset>
          </wp:positionV>
          <wp:extent cx="7927975" cy="78740"/>
          <wp:effectExtent l="19050" t="0" r="0" b="0"/>
          <wp:wrapNone/>
          <wp:docPr id="10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linea.png"/>
                  <pic:cNvPicPr/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7975" cy="787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449CC" w:rsidRDefault="00F449CC" w:rsidP="00E12A95">
      <w:pPr>
        <w:spacing w:after="0" w:line="240" w:lineRule="auto"/>
      </w:pPr>
      <w:r>
        <w:separator/>
      </w:r>
    </w:p>
  </w:footnote>
  <w:footnote w:type="continuationSeparator" w:id="0">
    <w:p w:rsidR="00F449CC" w:rsidRDefault="00F449CC" w:rsidP="00E12A9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12A95" w:rsidRDefault="00563F05" w:rsidP="004F4EBE">
    <w:pPr>
      <w:pStyle w:val="Intestazione"/>
      <w:tabs>
        <w:tab w:val="left" w:pos="8715"/>
      </w:tabs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78719" behindDoc="0" locked="0" layoutInCell="1" allowOverlap="1" wp14:anchorId="5E369F78" wp14:editId="7090B547">
              <wp:simplePos x="0" y="0"/>
              <wp:positionH relativeFrom="column">
                <wp:posOffset>-201930</wp:posOffset>
              </wp:positionH>
              <wp:positionV relativeFrom="paragraph">
                <wp:posOffset>130175</wp:posOffset>
              </wp:positionV>
              <wp:extent cx="6356985" cy="655320"/>
              <wp:effectExtent l="0" t="0" r="5715" b="0"/>
              <wp:wrapNone/>
              <wp:docPr id="42" name="Gruppo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6356985" cy="655320"/>
                        <a:chOff x="0" y="0"/>
                        <a:chExt cx="6356965" cy="655320"/>
                      </a:xfrm>
                    </wpg:grpSpPr>
                    <pic:pic xmlns:pic="http://schemas.openxmlformats.org/drawingml/2006/picture">
                      <pic:nvPicPr>
                        <pic:cNvPr id="8" name="Immagine 1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76525" cy="655320"/>
                        </a:xfrm>
                        <a:prstGeom prst="rect">
                          <a:avLst/>
                        </a:prstGeom>
                      </pic:spPr>
                    </pic:pic>
                    <wpg:grpSp>
                      <wpg:cNvPr id="29" name="Gruppo 29"/>
                      <wpg:cNvGrpSpPr/>
                      <wpg:grpSpPr>
                        <a:xfrm>
                          <a:off x="4371033" y="80387"/>
                          <a:ext cx="1985932" cy="467995"/>
                          <a:chOff x="0" y="0"/>
                          <a:chExt cx="1985932" cy="467995"/>
                        </a:xfrm>
                      </wpg:grpSpPr>
                      <pic:pic xmlns:pic="http://schemas.openxmlformats.org/drawingml/2006/picture">
                        <pic:nvPicPr>
                          <pic:cNvPr id="30" name="Immagine 30"/>
                          <pic:cNvPicPr>
                            <a:picLocks noChangeAspect="1"/>
                          </pic:cNvPicPr>
                        </pic:nvPicPr>
                        <pic:blipFill>
                          <a:blip r:embed="rId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17302" y="0"/>
                            <a:ext cx="468630" cy="467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" name="Immagine 32"/>
                          <pic:cNvPicPr>
                            <a:picLocks noChangeAspect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097"/>
                            <a:ext cx="342265" cy="4432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" name="Immagine 33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5126" y="20097"/>
                            <a:ext cx="341630" cy="4425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" name="Immagine 34"/>
                          <pic:cNvPicPr>
                            <a:picLocks noChangeAspect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2563" y="20097"/>
                            <a:ext cx="339725" cy="440690"/>
                          </a:xfrm>
                          <a:prstGeom prst="rect">
                            <a:avLst/>
                          </a:prstGeom>
                        </pic:spPr>
                      </pic:pic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uppo 42" o:spid="_x0000_s1026" style="position:absolute;margin-left:-15.9pt;margin-top:10.25pt;width:500.55pt;height:51.6pt;z-index:251678719" coordsize="63569,655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" o:spid="_x0000_s1027" type="#_x0000_t75" style="position:absolute;width:26765;height:65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99/8C/AAAA2gAAAA8AAABkcnMvZG93bnJldi54bWxET81qwkAQvhd8h2UEb3WigaLRVUQsFnpq&#10;9AHG7JhEs7Mhu41pn757KHj8+P7X28E2qufO1040zKYJKJbCmVpKDefT++sClA8khhonrOGHPWw3&#10;o5c1ZcY95Iv7PJQqhojPSEMVQpsh+qJiS37qWpbIXV1nKUTYlWg6esRw2+A8Sd7QUi2xoaKW9xUX&#10;9/zbavB4u/3i5ThPzxiWvj9c0jT/1HoyHnYrUIGH8BT/uz+Mhrg1Xok3ADd/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/ff/AvwAAANoAAAAPAAAAAAAAAAAAAAAAAJ8CAABk&#10;cnMvZG93bnJldi54bWxQSwUGAAAAAAQABAD3AAAAiwMAAAAA&#10;">
                <v:imagedata r:id="rId6" o:title=""/>
                <v:path arrowok="t"/>
              </v:shape>
              <v:group id="Gruppo 29" o:spid="_x0000_s1028" style="position:absolute;left:43710;top:803;width:19859;height:4680" coordsize="19859,46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uhOs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p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muhOsQAAADbAAAA&#10;DwAAAAAAAAAAAAAAAACqAgAAZHJzL2Rvd25yZXYueG1sUEsFBgAAAAAEAAQA+gAAAJsDAAAAAA==&#10;">
                <v:shape id="Immagine 30" o:spid="_x0000_s1029" type="#_x0000_t75" style="position:absolute;left:15173;width:4686;height:46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MY7zC/AAAA2wAAAA8AAABkcnMvZG93bnJldi54bWxET0trwkAQvhf8D8sIvdWNFURSV2kDohcP&#10;PvA8ZsckNDsbdrdJ+u+dQ6HHj++93o6uVT2F2Hg2MJ9loIhLbxuuDFwvu7cVqJiQLbaeycAvRdhu&#10;Ji9rzK0f+ET9OVVKQjjmaKBOqcu1jmVNDuPMd8TCPXxwmASGStuAg4S7Vr9n2VI7bFgaauyoqKn8&#10;Pv84A4tlKB57f/g6dfpW3bMiDaE/GvM6HT8/QCUa07/4z32w4pP18kV+gN48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jGO8wvwAAANsAAAAPAAAAAAAAAAAAAAAAAJ8CAABk&#10;cnMvZG93bnJldi54bWxQSwUGAAAAAAQABAD3AAAAiwMAAAAA&#10;">
                  <v:imagedata r:id="rId7" o:title=""/>
                  <v:path arrowok="t"/>
                </v:shape>
                <v:shape id="Immagine 32" o:spid="_x0000_s1030" type="#_x0000_t75" style="position:absolute;top:200;width:3422;height:44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qxLzFAAAA2wAAAA8AAABkcnMvZG93bnJldi54bWxEj0FrwkAUhO+F/oflFbw1m6qVEF2lCGqg&#10;J5NSenxmX5PQ7NuYXU38992C0OMwM98wq81oWnGl3jWWFbxEMQji0uqGKwUfxe45AeE8ssbWMim4&#10;kYPN+vFhham2Ax/pmvtKBAi7FBXU3neplK6syaCLbEccvG/bG/RB9pXUPQ4Bblo5jeOFNNhwWKix&#10;o21N5U9+MQoyc/tMzofX/KvIz0ed2NN+MX9XavI0vi1BeBr9f/jezrSC2RT+voQfIN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kKsS8xQAAANsAAAAPAAAAAAAAAAAAAAAA&#10;AJ8CAABkcnMvZG93bnJldi54bWxQSwUGAAAAAAQABAD3AAAAkQMAAAAA&#10;">
                  <v:imagedata r:id="rId8" o:title=""/>
                  <v:path arrowok="t"/>
                </v:shape>
                <v:shape id="Immagine 33" o:spid="_x0000_s1031" type="#_x0000_t75" style="position:absolute;left:10651;top:200;width:3416;height:44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qT2knDAAAA2wAAAA8AAABkcnMvZG93bnJldi54bWxEj0GLwjAUhO8L/ofwhL0smlRhkWoUFQT3&#10;pOt68Phonm21eSlN1OqvN4Kwx2FmvmEms9ZW4kqNLx1rSPoKBHHmTMm5hv3fqjcC4QOywcoxabiT&#10;h9m08zHB1Lgb/9J1F3IRIexT1FCEUKdS+qwgi77vauLoHV1jMUTZ5NI0eItwW8mBUt/SYslxocCa&#10;lgVl593FaljS9q7Ug07JwZ5WyXlPm5/Fl9af3XY+BhGoDf/hd3ttNAyH8PoSf4CcP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pPaScMAAADbAAAADwAAAAAAAAAAAAAAAACf&#10;AgAAZHJzL2Rvd25yZXYueG1sUEsFBgAAAAAEAAQA9wAAAI8DAAAAAA==&#10;">
                  <v:imagedata r:id="rId9" o:title=""/>
                  <v:path arrowok="t"/>
                </v:shape>
                <v:shape id="Immagine 34" o:spid="_x0000_s1032" type="#_x0000_t75" style="position:absolute;left:5325;top:200;width:3397;height:44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FQi7HFAAAA2wAAAA8AAABkcnMvZG93bnJldi54bWxEj91qwkAUhO+FvsNyhN7pxlqtxGykVJT2&#10;QvCnD3DMHpPg7tmQ3Wrq03cLgpfDzHzDZIvOGnGh1teOFYyGCQjiwumaSwXfh9VgBsIHZI3GMSn4&#10;JQ+L/KmXYardlXd02YdSRAj7FBVUITSplL6oyKIfuoY4eifXWgxRtqXULV4j3Br5kiRTabHmuFBh&#10;Qx8VFef9j1Wwue3W8jAxy8L403RzfJvcaPul1HO/e5+DCNSFR/je/tQKxq/w/yX+AJn/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hUIuxxQAAANsAAAAPAAAAAAAAAAAAAAAA&#10;AJ8CAABkcnMvZG93bnJldi54bWxQSwUGAAAAAAQABAD3AAAAkQMAAAAA&#10;">
                  <v:imagedata r:id="rId10" o:title=""/>
                  <v:path arrowok="t"/>
                </v:shape>
              </v:group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4981" w:rsidRDefault="00983136">
    <w:pPr>
      <w:pStyle w:val="Intestazione"/>
    </w:pPr>
    <w:r>
      <w:rPr>
        <w:noProof/>
        <w:lang w:eastAsia="it-IT"/>
      </w:rPr>
      <w:drawing>
        <wp:inline distT="0" distB="0" distL="0" distR="0" wp14:anchorId="7A875A34" wp14:editId="359C6F02">
          <wp:extent cx="6118860" cy="640080"/>
          <wp:effectExtent l="19050" t="0" r="0" b="0"/>
          <wp:docPr id="9" name="Immagine 9" descr="C:\Users\ente\Desktop\testat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ente\Desktop\testata1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8860" cy="6400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97519"/>
    <w:multiLevelType w:val="hybridMultilevel"/>
    <w:tmpl w:val="0B3C4562"/>
    <w:lvl w:ilvl="0" w:tplc="04100011">
      <w:start w:val="1"/>
      <w:numFmt w:val="decimal"/>
      <w:lvlText w:val="%1)"/>
      <w:lvlJc w:val="left"/>
      <w:pPr>
        <w:ind w:left="786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CA3599"/>
    <w:multiLevelType w:val="hybridMultilevel"/>
    <w:tmpl w:val="C344A5A0"/>
    <w:lvl w:ilvl="0" w:tplc="04100015">
      <w:start w:val="1"/>
      <w:numFmt w:val="upperLetter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395AE5"/>
    <w:multiLevelType w:val="hybridMultilevel"/>
    <w:tmpl w:val="B9FED0AA"/>
    <w:lvl w:ilvl="0" w:tplc="BC64CACC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67B6D1E"/>
    <w:multiLevelType w:val="hybridMultilevel"/>
    <w:tmpl w:val="216CAAF8"/>
    <w:lvl w:ilvl="0" w:tplc="04100017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9E14A10"/>
    <w:multiLevelType w:val="hybridMultilevel"/>
    <w:tmpl w:val="0E72764C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D3456C8"/>
    <w:multiLevelType w:val="hybridMultilevel"/>
    <w:tmpl w:val="B9FED0AA"/>
    <w:lvl w:ilvl="0" w:tplc="BC64CACC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0052559"/>
    <w:multiLevelType w:val="hybridMultilevel"/>
    <w:tmpl w:val="F7FAF874"/>
    <w:lvl w:ilvl="0" w:tplc="3B06DDF6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F776553"/>
    <w:multiLevelType w:val="hybridMultilevel"/>
    <w:tmpl w:val="0E66CA4A"/>
    <w:lvl w:ilvl="0" w:tplc="04100011">
      <w:start w:val="1"/>
      <w:numFmt w:val="decimal"/>
      <w:lvlText w:val="%1)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>
      <w:start w:val="1"/>
      <w:numFmt w:val="decimal"/>
      <w:lvlText w:val="%4."/>
      <w:lvlJc w:val="left"/>
      <w:pPr>
        <w:ind w:left="2880" w:hanging="360"/>
      </w:pPr>
    </w:lvl>
    <w:lvl w:ilvl="4" w:tplc="04100019">
      <w:start w:val="1"/>
      <w:numFmt w:val="lowerLetter"/>
      <w:lvlText w:val="%5."/>
      <w:lvlJc w:val="left"/>
      <w:pPr>
        <w:ind w:left="3600" w:hanging="360"/>
      </w:pPr>
    </w:lvl>
    <w:lvl w:ilvl="5" w:tplc="0410001B">
      <w:start w:val="1"/>
      <w:numFmt w:val="lowerRoman"/>
      <w:lvlText w:val="%6."/>
      <w:lvlJc w:val="right"/>
      <w:pPr>
        <w:ind w:left="4320" w:hanging="180"/>
      </w:pPr>
    </w:lvl>
    <w:lvl w:ilvl="6" w:tplc="0410000F">
      <w:start w:val="1"/>
      <w:numFmt w:val="decimal"/>
      <w:lvlText w:val="%7."/>
      <w:lvlJc w:val="left"/>
      <w:pPr>
        <w:ind w:left="5040" w:hanging="360"/>
      </w:pPr>
    </w:lvl>
    <w:lvl w:ilvl="7" w:tplc="04100019">
      <w:start w:val="1"/>
      <w:numFmt w:val="lowerLetter"/>
      <w:lvlText w:val="%8."/>
      <w:lvlJc w:val="left"/>
      <w:pPr>
        <w:ind w:left="5760" w:hanging="360"/>
      </w:pPr>
    </w:lvl>
    <w:lvl w:ilvl="8" w:tplc="0410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04009AF"/>
    <w:multiLevelType w:val="hybridMultilevel"/>
    <w:tmpl w:val="57BC4C94"/>
    <w:lvl w:ilvl="0" w:tplc="3614F2F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7F3063F"/>
    <w:multiLevelType w:val="hybridMultilevel"/>
    <w:tmpl w:val="B9FED0AA"/>
    <w:lvl w:ilvl="0" w:tplc="BC64CACC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8"/>
  </w:num>
  <w:num w:numId="3">
    <w:abstractNumId w:val="4"/>
  </w:num>
  <w:num w:numId="4">
    <w:abstractNumId w:val="0"/>
  </w:num>
  <w:num w:numId="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1">
    <w:abstractNumId w:val="0"/>
  </w:num>
  <w:num w:numId="1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"/>
  </w:num>
  <w:num w:numId="14">
    <w:abstractNumId w:val="1"/>
  </w:num>
  <w:num w:numId="15">
    <w:abstractNumId w:val="3"/>
  </w:num>
  <w:num w:numId="1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ttachedTemplate r:id="rId1"/>
  <w:defaultTabStop w:val="708"/>
  <w:hyphenationZone w:val="283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4FE2"/>
    <w:rsid w:val="00005D45"/>
    <w:rsid w:val="000201A8"/>
    <w:rsid w:val="00025A69"/>
    <w:rsid w:val="00051125"/>
    <w:rsid w:val="0006236B"/>
    <w:rsid w:val="000A6EE0"/>
    <w:rsid w:val="000B0CEE"/>
    <w:rsid w:val="000B1868"/>
    <w:rsid w:val="000B2979"/>
    <w:rsid w:val="000D6F31"/>
    <w:rsid w:val="000E0463"/>
    <w:rsid w:val="000E525A"/>
    <w:rsid w:val="000F064F"/>
    <w:rsid w:val="001161D8"/>
    <w:rsid w:val="0012248A"/>
    <w:rsid w:val="001377B1"/>
    <w:rsid w:val="00147626"/>
    <w:rsid w:val="00161F6A"/>
    <w:rsid w:val="001629CF"/>
    <w:rsid w:val="00185840"/>
    <w:rsid w:val="00185CD0"/>
    <w:rsid w:val="001A3F53"/>
    <w:rsid w:val="001A56F0"/>
    <w:rsid w:val="001C70FC"/>
    <w:rsid w:val="00221625"/>
    <w:rsid w:val="002317FA"/>
    <w:rsid w:val="00231999"/>
    <w:rsid w:val="002439EA"/>
    <w:rsid w:val="00261996"/>
    <w:rsid w:val="00270712"/>
    <w:rsid w:val="002728DA"/>
    <w:rsid w:val="00280B94"/>
    <w:rsid w:val="002B0E67"/>
    <w:rsid w:val="002D33C0"/>
    <w:rsid w:val="0031363B"/>
    <w:rsid w:val="00313B18"/>
    <w:rsid w:val="00323EAA"/>
    <w:rsid w:val="0032467B"/>
    <w:rsid w:val="00333D66"/>
    <w:rsid w:val="00354EEA"/>
    <w:rsid w:val="00354FE2"/>
    <w:rsid w:val="003710FE"/>
    <w:rsid w:val="003716F9"/>
    <w:rsid w:val="00373F57"/>
    <w:rsid w:val="00377F34"/>
    <w:rsid w:val="00384E19"/>
    <w:rsid w:val="00392813"/>
    <w:rsid w:val="003A2F66"/>
    <w:rsid w:val="003B2784"/>
    <w:rsid w:val="003B593C"/>
    <w:rsid w:val="003F7F7E"/>
    <w:rsid w:val="00402D38"/>
    <w:rsid w:val="00413ADD"/>
    <w:rsid w:val="0042411A"/>
    <w:rsid w:val="00425F58"/>
    <w:rsid w:val="00441AFE"/>
    <w:rsid w:val="004538AC"/>
    <w:rsid w:val="004979E9"/>
    <w:rsid w:val="004C27D2"/>
    <w:rsid w:val="004D6F2C"/>
    <w:rsid w:val="004F1AF4"/>
    <w:rsid w:val="004F4EBE"/>
    <w:rsid w:val="00505564"/>
    <w:rsid w:val="00513C35"/>
    <w:rsid w:val="005171CD"/>
    <w:rsid w:val="00523F8C"/>
    <w:rsid w:val="00527F32"/>
    <w:rsid w:val="00541F08"/>
    <w:rsid w:val="005523F6"/>
    <w:rsid w:val="00563F05"/>
    <w:rsid w:val="005671F9"/>
    <w:rsid w:val="005775DF"/>
    <w:rsid w:val="00591B5E"/>
    <w:rsid w:val="00597B84"/>
    <w:rsid w:val="005A228B"/>
    <w:rsid w:val="005C3C91"/>
    <w:rsid w:val="005D1B96"/>
    <w:rsid w:val="005F011A"/>
    <w:rsid w:val="00616A76"/>
    <w:rsid w:val="00621057"/>
    <w:rsid w:val="0064663C"/>
    <w:rsid w:val="0064668A"/>
    <w:rsid w:val="0065374A"/>
    <w:rsid w:val="00660F11"/>
    <w:rsid w:val="00662C2F"/>
    <w:rsid w:val="0066668C"/>
    <w:rsid w:val="006666FF"/>
    <w:rsid w:val="0067784A"/>
    <w:rsid w:val="006809E0"/>
    <w:rsid w:val="00685422"/>
    <w:rsid w:val="006A1188"/>
    <w:rsid w:val="006B1ED4"/>
    <w:rsid w:val="006C2B38"/>
    <w:rsid w:val="006D16C0"/>
    <w:rsid w:val="006D5508"/>
    <w:rsid w:val="006E19BA"/>
    <w:rsid w:val="006F6875"/>
    <w:rsid w:val="006F691C"/>
    <w:rsid w:val="00722A9E"/>
    <w:rsid w:val="007255B0"/>
    <w:rsid w:val="007629CD"/>
    <w:rsid w:val="007739CD"/>
    <w:rsid w:val="00796171"/>
    <w:rsid w:val="007A163E"/>
    <w:rsid w:val="007C5542"/>
    <w:rsid w:val="007C676F"/>
    <w:rsid w:val="007F698B"/>
    <w:rsid w:val="00811F11"/>
    <w:rsid w:val="0081434E"/>
    <w:rsid w:val="00843A9B"/>
    <w:rsid w:val="008527A4"/>
    <w:rsid w:val="00873C72"/>
    <w:rsid w:val="0087713A"/>
    <w:rsid w:val="00880B30"/>
    <w:rsid w:val="008B23F2"/>
    <w:rsid w:val="008C6616"/>
    <w:rsid w:val="008D1455"/>
    <w:rsid w:val="008E5330"/>
    <w:rsid w:val="00906C1E"/>
    <w:rsid w:val="00912DBA"/>
    <w:rsid w:val="00917A73"/>
    <w:rsid w:val="00925214"/>
    <w:rsid w:val="009439E9"/>
    <w:rsid w:val="0094578E"/>
    <w:rsid w:val="00983136"/>
    <w:rsid w:val="0098735D"/>
    <w:rsid w:val="00994047"/>
    <w:rsid w:val="0099624B"/>
    <w:rsid w:val="009A666A"/>
    <w:rsid w:val="009B0F6B"/>
    <w:rsid w:val="009D5C4F"/>
    <w:rsid w:val="009E4A91"/>
    <w:rsid w:val="009F04D0"/>
    <w:rsid w:val="009F3B0D"/>
    <w:rsid w:val="00A341B4"/>
    <w:rsid w:val="00A34983"/>
    <w:rsid w:val="00A9369A"/>
    <w:rsid w:val="00A95AB5"/>
    <w:rsid w:val="00AA2703"/>
    <w:rsid w:val="00AD6F85"/>
    <w:rsid w:val="00B0620E"/>
    <w:rsid w:val="00B23EE9"/>
    <w:rsid w:val="00B3319A"/>
    <w:rsid w:val="00B35699"/>
    <w:rsid w:val="00B47214"/>
    <w:rsid w:val="00B53C98"/>
    <w:rsid w:val="00B53CFE"/>
    <w:rsid w:val="00B8548A"/>
    <w:rsid w:val="00B87036"/>
    <w:rsid w:val="00BA170E"/>
    <w:rsid w:val="00BC4E93"/>
    <w:rsid w:val="00BC629E"/>
    <w:rsid w:val="00BD0868"/>
    <w:rsid w:val="00BF035F"/>
    <w:rsid w:val="00BF5A57"/>
    <w:rsid w:val="00C13752"/>
    <w:rsid w:val="00C1451D"/>
    <w:rsid w:val="00C34215"/>
    <w:rsid w:val="00C52495"/>
    <w:rsid w:val="00C60A88"/>
    <w:rsid w:val="00C64141"/>
    <w:rsid w:val="00C75DE2"/>
    <w:rsid w:val="00C84FAA"/>
    <w:rsid w:val="00C95344"/>
    <w:rsid w:val="00C974C6"/>
    <w:rsid w:val="00CD7CE8"/>
    <w:rsid w:val="00CE5079"/>
    <w:rsid w:val="00CE7CF6"/>
    <w:rsid w:val="00CF764D"/>
    <w:rsid w:val="00D00A34"/>
    <w:rsid w:val="00D14A8E"/>
    <w:rsid w:val="00D206BF"/>
    <w:rsid w:val="00D219C0"/>
    <w:rsid w:val="00D30C0F"/>
    <w:rsid w:val="00D531B9"/>
    <w:rsid w:val="00D76B98"/>
    <w:rsid w:val="00DA4031"/>
    <w:rsid w:val="00DF112B"/>
    <w:rsid w:val="00DF7ECE"/>
    <w:rsid w:val="00E00BB3"/>
    <w:rsid w:val="00E02A0B"/>
    <w:rsid w:val="00E12A95"/>
    <w:rsid w:val="00E20D01"/>
    <w:rsid w:val="00E34E28"/>
    <w:rsid w:val="00E46864"/>
    <w:rsid w:val="00E5034D"/>
    <w:rsid w:val="00E525A8"/>
    <w:rsid w:val="00E629B9"/>
    <w:rsid w:val="00E71296"/>
    <w:rsid w:val="00E8261D"/>
    <w:rsid w:val="00E94981"/>
    <w:rsid w:val="00EA5BF7"/>
    <w:rsid w:val="00EB573A"/>
    <w:rsid w:val="00EC5CFF"/>
    <w:rsid w:val="00ED249C"/>
    <w:rsid w:val="00EE49F2"/>
    <w:rsid w:val="00EF1583"/>
    <w:rsid w:val="00EF7350"/>
    <w:rsid w:val="00F31DC7"/>
    <w:rsid w:val="00F42650"/>
    <w:rsid w:val="00F449CC"/>
    <w:rsid w:val="00F52E88"/>
    <w:rsid w:val="00F84600"/>
    <w:rsid w:val="00F934FC"/>
    <w:rsid w:val="00FA2852"/>
    <w:rsid w:val="00FA5926"/>
    <w:rsid w:val="00FB099C"/>
    <w:rsid w:val="00FC3246"/>
    <w:rsid w:val="00FC3A66"/>
    <w:rsid w:val="00FD59D1"/>
    <w:rsid w:val="00FE2057"/>
    <w:rsid w:val="00FF5A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D5C4F"/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BF035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12A95"/>
  </w:style>
  <w:style w:type="paragraph" w:styleId="Pidipagina">
    <w:name w:val="footer"/>
    <w:basedOn w:val="Normale"/>
    <w:link w:val="Pidipagina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12A9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F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0F6B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39"/>
    <w:rsid w:val="00513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semiHidden/>
    <w:unhideWhenUsed/>
    <w:rsid w:val="00F52E88"/>
    <w:rPr>
      <w:color w:val="0000FF"/>
      <w:u w:val="single"/>
    </w:rPr>
  </w:style>
  <w:style w:type="paragraph" w:customStyle="1" w:styleId="Testopredefinito">
    <w:name w:val="Testo predefinito"/>
    <w:basedOn w:val="Normale"/>
    <w:rsid w:val="00F52E8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fontstyle01">
    <w:name w:val="fontstyle01"/>
    <w:rsid w:val="00F52E88"/>
    <w:rPr>
      <w:rFonts w:ascii="Calibri" w:hAnsi="Calibri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BF035F"/>
    <w:rPr>
      <w:rFonts w:asciiTheme="majorHAnsi" w:eastAsiaTheme="majorEastAsia" w:hAnsiTheme="majorHAnsi" w:cstheme="majorBidi"/>
      <w:color w:val="1F3763" w:themeColor="accent1" w:themeShade="7F"/>
    </w:rPr>
  </w:style>
  <w:style w:type="paragraph" w:styleId="Paragrafoelenco">
    <w:name w:val="List Paragraph"/>
    <w:basedOn w:val="Normale"/>
    <w:uiPriority w:val="34"/>
    <w:qFormat/>
    <w:rsid w:val="00722A9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9D5C4F"/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BF035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12A95"/>
  </w:style>
  <w:style w:type="paragraph" w:styleId="Pidipagina">
    <w:name w:val="footer"/>
    <w:basedOn w:val="Normale"/>
    <w:link w:val="PidipaginaCarattere"/>
    <w:uiPriority w:val="99"/>
    <w:unhideWhenUsed/>
    <w:rsid w:val="00E12A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12A95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B0F6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B0F6B"/>
    <w:rPr>
      <w:rFonts w:ascii="Segoe UI" w:hAnsi="Segoe UI" w:cs="Segoe UI"/>
      <w:sz w:val="18"/>
      <w:szCs w:val="18"/>
    </w:rPr>
  </w:style>
  <w:style w:type="table" w:styleId="Grigliatabella">
    <w:name w:val="Table Grid"/>
    <w:basedOn w:val="Tabellanormale"/>
    <w:uiPriority w:val="39"/>
    <w:rsid w:val="00513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semiHidden/>
    <w:unhideWhenUsed/>
    <w:rsid w:val="00F52E88"/>
    <w:rPr>
      <w:color w:val="0000FF"/>
      <w:u w:val="single"/>
    </w:rPr>
  </w:style>
  <w:style w:type="paragraph" w:customStyle="1" w:styleId="Testopredefinito">
    <w:name w:val="Testo predefinito"/>
    <w:basedOn w:val="Normale"/>
    <w:rsid w:val="00F52E8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fontstyle01">
    <w:name w:val="fontstyle01"/>
    <w:rsid w:val="00F52E88"/>
    <w:rPr>
      <w:rFonts w:ascii="Calibri" w:hAnsi="Calibri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BF035F"/>
    <w:rPr>
      <w:rFonts w:asciiTheme="majorHAnsi" w:eastAsiaTheme="majorEastAsia" w:hAnsiTheme="majorHAnsi" w:cstheme="majorBidi"/>
      <w:color w:val="1F3763" w:themeColor="accent1" w:themeShade="7F"/>
    </w:rPr>
  </w:style>
  <w:style w:type="paragraph" w:styleId="Paragrafoelenco">
    <w:name w:val="List Paragraph"/>
    <w:basedOn w:val="Normale"/>
    <w:uiPriority w:val="34"/>
    <w:qFormat/>
    <w:rsid w:val="00722A9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694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84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93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3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18.png"/><Relationship Id="rId3" Type="http://schemas.openxmlformats.org/officeDocument/2006/relationships/image" Target="media/image13.png"/><Relationship Id="rId7" Type="http://schemas.openxmlformats.org/officeDocument/2006/relationships/image" Target="media/image17.png"/><Relationship Id="rId2" Type="http://schemas.openxmlformats.org/officeDocument/2006/relationships/image" Target="media/image12.png"/><Relationship Id="rId1" Type="http://schemas.openxmlformats.org/officeDocument/2006/relationships/image" Target="media/image11.png"/><Relationship Id="rId6" Type="http://schemas.openxmlformats.org/officeDocument/2006/relationships/image" Target="media/image16.png"/><Relationship Id="rId5" Type="http://schemas.openxmlformats.org/officeDocument/2006/relationships/image" Target="media/image15.png"/><Relationship Id="rId4" Type="http://schemas.openxmlformats.org/officeDocument/2006/relationships/image" Target="media/image14.png"/><Relationship Id="rId9" Type="http://schemas.openxmlformats.org/officeDocument/2006/relationships/image" Target="media/image19.png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jpe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10" Type="http://schemas.openxmlformats.org/officeDocument/2006/relationships/image" Target="media/image10.png"/><Relationship Id="rId4" Type="http://schemas.openxmlformats.org/officeDocument/2006/relationships/image" Target="media/image4.png"/><Relationship Id="rId9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tan%20Design\2018\ASM%20L'Aquila\Carta%20Intestata\Carta%20Intestata%20ASM%20L'Aquila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14D6AB9-E9D8-4BC7-A9AD-E2DDF6062B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Carta Intestata ASM L'Aquila.dotx</Template>
  <TotalTime>8</TotalTime>
  <Pages>2</Pages>
  <Words>414</Words>
  <Characters>2365</Characters>
  <Application>Microsoft Office Word</Application>
  <DocSecurity>0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Lavoro</dc:creator>
  <cp:lastModifiedBy>ASM</cp:lastModifiedBy>
  <cp:revision>8</cp:revision>
  <cp:lastPrinted>2020-11-24T14:19:00Z</cp:lastPrinted>
  <dcterms:created xsi:type="dcterms:W3CDTF">2021-02-03T10:13:00Z</dcterms:created>
  <dcterms:modified xsi:type="dcterms:W3CDTF">2021-02-16T10:11:00Z</dcterms:modified>
</cp:coreProperties>
</file>