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FE2" w:rsidRDefault="00354FE2" w:rsidP="00221625">
      <w:pPr>
        <w:sectPr w:rsidR="00354FE2" w:rsidSect="00983136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530" w:right="1134" w:bottom="1134" w:left="1134" w:header="284" w:footer="2154" w:gutter="0"/>
          <w:cols w:space="708"/>
          <w:titlePg/>
          <w:docGrid w:linePitch="360"/>
        </w:sectPr>
      </w:pPr>
    </w:p>
    <w:p w:rsidR="00A9005D" w:rsidRDefault="00122518" w:rsidP="00A9005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A52181">
        <w:rPr>
          <w:rFonts w:ascii="Times New Roman" w:hAnsi="Times New Roman" w:cs="Times New Roman"/>
          <w:b/>
        </w:rPr>
        <w:lastRenderedPageBreak/>
        <w:t xml:space="preserve">             </w:t>
      </w:r>
      <w:r w:rsidR="00EB12A8" w:rsidRPr="00183B9A">
        <w:rPr>
          <w:rFonts w:ascii="Times New Roman" w:hAnsi="Times New Roman" w:cs="Times New Roman"/>
          <w:b/>
          <w:bCs/>
          <w:color w:val="000000"/>
        </w:rPr>
        <w:t xml:space="preserve">Modulo a colonne  Offerta Economica      </w:t>
      </w:r>
      <w:r w:rsidR="00A9005D">
        <w:rPr>
          <w:rFonts w:ascii="Times New Roman" w:hAnsi="Times New Roman" w:cs="Times New Roman"/>
          <w:b/>
          <w:bCs/>
          <w:color w:val="000000"/>
        </w:rPr>
        <w:t xml:space="preserve">                                                       </w:t>
      </w:r>
      <w:r w:rsidR="00EB12A8" w:rsidRPr="00183B9A">
        <w:rPr>
          <w:rFonts w:ascii="Times New Roman" w:hAnsi="Times New Roman" w:cs="Times New Roman"/>
          <w:b/>
          <w:bCs/>
          <w:color w:val="000000"/>
        </w:rPr>
        <w:t xml:space="preserve">  Allegato B</w:t>
      </w:r>
      <w:r w:rsidR="00EB12A8" w:rsidRPr="00183B9A">
        <w:rPr>
          <w:rFonts w:ascii="Times New Roman" w:hAnsi="Times New Roman" w:cs="Times New Roman"/>
          <w:b/>
        </w:rPr>
        <w:t xml:space="preserve">            </w:t>
      </w:r>
    </w:p>
    <w:p w:rsidR="00EB12A8" w:rsidRPr="00183B9A" w:rsidRDefault="00EB12A8" w:rsidP="00A9005D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183B9A">
        <w:rPr>
          <w:rFonts w:ascii="Times New Roman" w:hAnsi="Times New Roman" w:cs="Times New Roman"/>
          <w:b/>
        </w:rPr>
        <w:t xml:space="preserve">  Spett.le ASM S.p.A.</w:t>
      </w:r>
      <w:r w:rsidR="00A9005D">
        <w:rPr>
          <w:rFonts w:ascii="Times New Roman" w:hAnsi="Times New Roman" w:cs="Times New Roman"/>
          <w:b/>
        </w:rPr>
        <w:t xml:space="preserve"> </w:t>
      </w:r>
      <w:r w:rsidRPr="00183B9A">
        <w:rPr>
          <w:rFonts w:ascii="Times New Roman" w:hAnsi="Times New Roman" w:cs="Times New Roman"/>
          <w:b/>
        </w:rPr>
        <w:t xml:space="preserve">Via dell’Industria </w:t>
      </w:r>
      <w:proofErr w:type="spellStart"/>
      <w:r w:rsidRPr="00183B9A">
        <w:rPr>
          <w:rFonts w:ascii="Times New Roman" w:hAnsi="Times New Roman" w:cs="Times New Roman"/>
          <w:b/>
        </w:rPr>
        <w:t>snc</w:t>
      </w:r>
      <w:proofErr w:type="spellEnd"/>
      <w:r w:rsidRPr="00183B9A">
        <w:rPr>
          <w:rFonts w:ascii="Times New Roman" w:hAnsi="Times New Roman" w:cs="Times New Roman"/>
          <w:b/>
        </w:rPr>
        <w:t xml:space="preserve"> Z.I. di Bazzano L’Aquila</w:t>
      </w:r>
    </w:p>
    <w:p w:rsidR="00EB12A8" w:rsidRPr="00183B9A" w:rsidRDefault="00EB12A8" w:rsidP="00183B9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</w:p>
    <w:p w:rsidR="002861DD" w:rsidRPr="002861DD" w:rsidRDefault="002861DD" w:rsidP="002861DD">
      <w:pPr>
        <w:jc w:val="both"/>
        <w:rPr>
          <w:rStyle w:val="Enfasigrassetto"/>
          <w:rFonts w:ascii="Times New Roman" w:hAnsi="Times New Roman" w:cs="Times New Roman"/>
          <w:color w:val="000000"/>
          <w:shd w:val="clear" w:color="auto" w:fill="F9F9F9"/>
        </w:rPr>
      </w:pPr>
      <w:r w:rsidRPr="002861DD">
        <w:rPr>
          <w:rFonts w:ascii="Times New Roman" w:hAnsi="Times New Roman" w:cs="Times New Roman"/>
          <w:b/>
          <w:bCs/>
          <w:color w:val="000000"/>
        </w:rPr>
        <w:t>Oggetto:</w:t>
      </w:r>
      <w:r w:rsidRPr="002861DD">
        <w:rPr>
          <w:rFonts w:ascii="Times New Roman" w:hAnsi="Times New Roman" w:cs="Times New Roman"/>
          <w:b/>
        </w:rPr>
        <w:t xml:space="preserve"> </w:t>
      </w:r>
      <w:r w:rsidRPr="002861DD">
        <w:rPr>
          <w:rFonts w:ascii="Times New Roman" w:hAnsi="Times New Roman" w:cs="Times New Roman"/>
          <w:b/>
          <w:bCs/>
          <w:color w:val="000000"/>
        </w:rPr>
        <w:t xml:space="preserve">GARA PER L’AFFIDAMENTO </w:t>
      </w:r>
      <w:r w:rsidRPr="002861DD">
        <w:rPr>
          <w:rFonts w:ascii="Times New Roman" w:hAnsi="Times New Roman" w:cs="Times New Roman"/>
          <w:b/>
        </w:rPr>
        <w:t xml:space="preserve">DELLA FORNITURA DI CASSONETTI METALLICI TRAMITE “RICHIESTA DI OFFERTA” (RDO) APERTA NELL’AMBITO DEL MERCATO ELETTRONICO DELLA P.A. (MEPA) </w:t>
      </w:r>
      <w:r w:rsidRPr="002861DD">
        <w:rPr>
          <w:rFonts w:ascii="Times New Roman" w:hAnsi="Times New Roman" w:cs="Times New Roman"/>
          <w:b/>
          <w:bCs/>
          <w:color w:val="000000"/>
        </w:rPr>
        <w:t>CIG 8553675BE6</w:t>
      </w:r>
    </w:p>
    <w:p w:rsidR="00183B9A" w:rsidRDefault="00EB12A8" w:rsidP="00183B9A">
      <w:pPr>
        <w:spacing w:after="0"/>
        <w:rPr>
          <w:rFonts w:ascii="Times New Roman" w:hAnsi="Times New Roman" w:cs="Times New Roman"/>
          <w:color w:val="000000"/>
        </w:rPr>
      </w:pPr>
      <w:r w:rsidRPr="00183B9A">
        <w:rPr>
          <w:rFonts w:ascii="Times New Roman" w:hAnsi="Times New Roman" w:cs="Times New Roman"/>
          <w:color w:val="000000"/>
        </w:rPr>
        <w:t>Il sottoscritto .........……...……………..……...</w:t>
      </w:r>
      <w:r w:rsidR="00183B9A">
        <w:rPr>
          <w:rFonts w:ascii="Times New Roman" w:hAnsi="Times New Roman" w:cs="Times New Roman"/>
          <w:color w:val="000000"/>
        </w:rPr>
        <w:t>..............…</w:t>
      </w:r>
      <w:r w:rsidRPr="00183B9A">
        <w:rPr>
          <w:rFonts w:ascii="Times New Roman" w:hAnsi="Times New Roman" w:cs="Times New Roman"/>
          <w:color w:val="000000"/>
        </w:rPr>
        <w:t>nato a …...................................., il</w:t>
      </w:r>
      <w:r w:rsidR="00183B9A">
        <w:rPr>
          <w:rFonts w:ascii="Times New Roman" w:hAnsi="Times New Roman" w:cs="Times New Roman"/>
          <w:color w:val="000000"/>
        </w:rPr>
        <w:t>…………..</w:t>
      </w:r>
      <w:r w:rsidR="00183B9A" w:rsidRPr="00183B9A">
        <w:rPr>
          <w:rFonts w:ascii="Times New Roman" w:hAnsi="Times New Roman" w:cs="Times New Roman"/>
          <w:color w:val="000000"/>
        </w:rPr>
        <w:t>…………………………………</w:t>
      </w:r>
      <w:r w:rsidR="00183B9A">
        <w:rPr>
          <w:rFonts w:ascii="Times New Roman" w:hAnsi="Times New Roman" w:cs="Times New Roman"/>
          <w:color w:val="000000"/>
        </w:rPr>
        <w:t xml:space="preserve"> </w:t>
      </w:r>
      <w:r w:rsidRPr="00183B9A">
        <w:rPr>
          <w:rFonts w:ascii="Times New Roman" w:hAnsi="Times New Roman" w:cs="Times New Roman"/>
          <w:color w:val="000000"/>
        </w:rPr>
        <w:t xml:space="preserve"> residente a ……………...........</w:t>
      </w:r>
      <w:r w:rsidR="00183B9A">
        <w:rPr>
          <w:rFonts w:ascii="Times New Roman" w:hAnsi="Times New Roman" w:cs="Times New Roman"/>
          <w:color w:val="000000"/>
        </w:rPr>
        <w:t>.........…………</w:t>
      </w:r>
    </w:p>
    <w:p w:rsidR="00EB12A8" w:rsidRPr="00183B9A" w:rsidRDefault="00EB12A8" w:rsidP="00183B9A">
      <w:pPr>
        <w:spacing w:after="0"/>
        <w:rPr>
          <w:rFonts w:ascii="Times New Roman" w:hAnsi="Times New Roman" w:cs="Times New Roman"/>
          <w:color w:val="000000"/>
        </w:rPr>
      </w:pPr>
      <w:r w:rsidRPr="00183B9A"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</w:t>
      </w:r>
      <w:r w:rsidR="00183B9A">
        <w:rPr>
          <w:rFonts w:ascii="Times New Roman" w:hAnsi="Times New Roman" w:cs="Times New Roman"/>
          <w:color w:val="000000"/>
        </w:rPr>
        <w:t>……</w:t>
      </w:r>
    </w:p>
    <w:p w:rsidR="00EB12A8" w:rsidRPr="00183B9A" w:rsidRDefault="00EB12A8" w:rsidP="00183B9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183B9A"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</w:t>
      </w:r>
    </w:p>
    <w:p w:rsidR="00EB12A8" w:rsidRPr="00183B9A" w:rsidRDefault="00EB12A8" w:rsidP="00183B9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183B9A">
        <w:rPr>
          <w:rFonts w:ascii="Times New Roman" w:hAnsi="Times New Roman" w:cs="Times New Roman"/>
          <w:color w:val="000000"/>
        </w:rPr>
        <w:t>Partita IVA …………………………………………….., Luogo ..………………………………</w:t>
      </w:r>
    </w:p>
    <w:p w:rsidR="00EB12A8" w:rsidRPr="00183B9A" w:rsidRDefault="00EB12A8" w:rsidP="00183B9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0"/>
        </w:rPr>
      </w:pPr>
      <w:r w:rsidRPr="00183B9A">
        <w:rPr>
          <w:rFonts w:ascii="Times New Roman" w:hAnsi="Times New Roman" w:cs="Times New Roman"/>
          <w:color w:val="000000"/>
        </w:rPr>
        <w:t>Sede Legale ………………........................................….............................................................</w:t>
      </w:r>
    </w:p>
    <w:tbl>
      <w:tblPr>
        <w:tblW w:w="10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992"/>
        <w:gridCol w:w="1278"/>
        <w:gridCol w:w="1702"/>
        <w:gridCol w:w="1986"/>
        <w:gridCol w:w="2978"/>
      </w:tblGrid>
      <w:tr w:rsidR="00EB12A8" w:rsidRPr="00183B9A" w:rsidTr="00183B9A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(A)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Descrizione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(B)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Quantità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(C)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Importo unitario base d’asta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(D)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Importo Totale base d’asta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(E)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Importo Unitario offerto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(F)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(</w:t>
            </w:r>
            <w:proofErr w:type="spellStart"/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BxE</w:t>
            </w:r>
            <w:proofErr w:type="spellEnd"/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Importo Totale offerto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EB12A8" w:rsidRPr="00183B9A" w:rsidTr="00183B9A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fornitura di 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cassonetti da l.3200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come da richiesta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n.80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€ 685,00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€ 54.800,00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cifre)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€………………………………………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lettere)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cifre)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€…………………………………………………………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lettere)</w:t>
            </w:r>
          </w:p>
        </w:tc>
      </w:tr>
      <w:tr w:rsidR="00EB12A8" w:rsidRPr="00183B9A" w:rsidTr="00183B9A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fornitura cassonetti da l.2400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come da richiesta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n.10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€ 650,00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€ 6.500,00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cifre)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lettere)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cifre)</w:t>
            </w: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€…………………………………………………………</w:t>
            </w:r>
          </w:p>
          <w:p w:rsidR="00EB12A8" w:rsidRPr="00A9005D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lettere)</w:t>
            </w:r>
          </w:p>
        </w:tc>
      </w:tr>
      <w:tr w:rsidR="00EB12A8" w:rsidRPr="00183B9A" w:rsidTr="00E62759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Totale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12A8" w:rsidRPr="00183B9A" w:rsidRDefault="00183B9A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90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€ 61.300,00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EB12A8" w:rsidRPr="00183B9A" w:rsidRDefault="00EB12A8" w:rsidP="00183B9A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E62759" w:rsidRPr="00183B9A" w:rsidTr="00A9005D">
        <w:trPr>
          <w:trHeight w:val="1209"/>
        </w:trPr>
        <w:tc>
          <w:tcPr>
            <w:tcW w:w="73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2759" w:rsidRPr="00183B9A" w:rsidRDefault="00E62759" w:rsidP="00AC6032">
            <w:pPr>
              <w:autoSpaceDE w:val="0"/>
              <w:autoSpaceDN w:val="0"/>
              <w:adjustRightInd w:val="0"/>
              <w:spacing w:after="0"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                                                                                     </w:t>
            </w: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TOTALE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OFFERTA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35BE" w:rsidRPr="00183B9A" w:rsidRDefault="00EE35BE" w:rsidP="00EE35B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</w:t>
            </w:r>
          </w:p>
          <w:p w:rsidR="00EE35BE" w:rsidRPr="00A9005D" w:rsidRDefault="00EE35BE" w:rsidP="00EE35B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(in cifre)</w:t>
            </w:r>
          </w:p>
          <w:p w:rsidR="00EE35BE" w:rsidRPr="00183B9A" w:rsidRDefault="00EE35BE" w:rsidP="00EE35B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183B9A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</w:t>
            </w:r>
          </w:p>
          <w:p w:rsidR="00E62759" w:rsidRPr="00A9005D" w:rsidRDefault="00EE35BE" w:rsidP="00EE35B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900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(in lettere) </w:t>
            </w:r>
          </w:p>
        </w:tc>
      </w:tr>
    </w:tbl>
    <w:p w:rsidR="00EB12A8" w:rsidRPr="00183B9A" w:rsidRDefault="00EB12A8" w:rsidP="00183B9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bCs/>
          <w:color w:val="000000"/>
        </w:rPr>
      </w:pPr>
    </w:p>
    <w:p w:rsidR="00067BC3" w:rsidRDefault="00EB12A8" w:rsidP="00183B9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color w:val="000000"/>
        </w:rPr>
      </w:pPr>
      <w:r w:rsidRPr="00183B9A">
        <w:rPr>
          <w:rFonts w:ascii="Times New Roman" w:hAnsi="Times New Roman" w:cs="Times New Roman"/>
          <w:bCs/>
          <w:color w:val="000000"/>
        </w:rPr>
        <w:t>Percentuale di ribasso offerta sul totale posto a base di gara di € 61.300,00</w:t>
      </w:r>
      <w:r w:rsidR="00067BC3">
        <w:rPr>
          <w:rFonts w:ascii="Times New Roman" w:hAnsi="Times New Roman" w:cs="Times New Roman"/>
          <w:bCs/>
          <w:color w:val="000000"/>
        </w:rPr>
        <w:t xml:space="preserve"> </w:t>
      </w:r>
      <w:r w:rsidRPr="00183B9A">
        <w:rPr>
          <w:rFonts w:ascii="Times New Roman" w:hAnsi="Times New Roman" w:cs="Times New Roman"/>
          <w:bCs/>
          <w:color w:val="000000"/>
        </w:rPr>
        <w:t xml:space="preserve">: </w:t>
      </w:r>
      <w:r w:rsidR="00067BC3">
        <w:rPr>
          <w:rFonts w:ascii="Times New Roman" w:hAnsi="Times New Roman" w:cs="Times New Roman"/>
          <w:bCs/>
          <w:color w:val="000000"/>
        </w:rPr>
        <w:t xml:space="preserve"> ………</w:t>
      </w:r>
      <w:r w:rsidRPr="00183B9A">
        <w:rPr>
          <w:rFonts w:ascii="Times New Roman" w:hAnsi="Times New Roman" w:cs="Times New Roman"/>
          <w:bCs/>
          <w:color w:val="000000"/>
        </w:rPr>
        <w:t>…………% (</w:t>
      </w:r>
      <w:r w:rsidRPr="00067BC3">
        <w:rPr>
          <w:rFonts w:ascii="Times New Roman" w:hAnsi="Times New Roman" w:cs="Times New Roman"/>
          <w:bCs/>
          <w:color w:val="000000"/>
          <w:sz w:val="16"/>
          <w:szCs w:val="16"/>
        </w:rPr>
        <w:t>in cifre</w:t>
      </w:r>
      <w:r w:rsidRPr="00183B9A">
        <w:rPr>
          <w:rFonts w:ascii="Times New Roman" w:hAnsi="Times New Roman" w:cs="Times New Roman"/>
          <w:bCs/>
          <w:color w:val="000000"/>
        </w:rPr>
        <w:t>)</w:t>
      </w:r>
      <w:r w:rsidR="00A9005D">
        <w:rPr>
          <w:rFonts w:ascii="Times New Roman" w:hAnsi="Times New Roman" w:cs="Times New Roman"/>
          <w:bCs/>
          <w:color w:val="000000"/>
        </w:rPr>
        <w:t xml:space="preserve"> </w:t>
      </w:r>
    </w:p>
    <w:p w:rsidR="00EB12A8" w:rsidRPr="00183B9A" w:rsidRDefault="00067BC3" w:rsidP="00183B9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        </w:t>
      </w:r>
      <w:r w:rsidR="00EB12A8" w:rsidRPr="00183B9A">
        <w:rPr>
          <w:rFonts w:ascii="Times New Roman" w:hAnsi="Times New Roman" w:cs="Times New Roman"/>
          <w:bCs/>
          <w:color w:val="000000"/>
        </w:rPr>
        <w:t xml:space="preserve">   </w:t>
      </w:r>
      <w:r>
        <w:rPr>
          <w:rFonts w:ascii="Times New Roman" w:hAnsi="Times New Roman" w:cs="Times New Roman"/>
          <w:bCs/>
          <w:color w:val="000000"/>
        </w:rPr>
        <w:t>…..</w:t>
      </w:r>
      <w:r w:rsidRPr="00183B9A">
        <w:rPr>
          <w:rFonts w:ascii="Times New Roman" w:hAnsi="Times New Roman" w:cs="Times New Roman"/>
          <w:bCs/>
          <w:color w:val="000000"/>
        </w:rPr>
        <w:t>......................% (</w:t>
      </w:r>
      <w:r w:rsidRPr="00067BC3">
        <w:rPr>
          <w:rFonts w:ascii="Times New Roman" w:hAnsi="Times New Roman" w:cs="Times New Roman"/>
          <w:bCs/>
          <w:color w:val="000000"/>
          <w:sz w:val="16"/>
          <w:szCs w:val="16"/>
        </w:rPr>
        <w:t>in lettere</w:t>
      </w:r>
      <w:r w:rsidRPr="00183B9A">
        <w:rPr>
          <w:rFonts w:ascii="Times New Roman" w:hAnsi="Times New Roman" w:cs="Times New Roman"/>
          <w:bCs/>
          <w:color w:val="000000"/>
        </w:rPr>
        <w:t>)</w:t>
      </w:r>
      <w:r w:rsidR="00EB12A8" w:rsidRPr="00183B9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color w:val="000000"/>
        </w:rPr>
        <w:t xml:space="preserve">            </w:t>
      </w:r>
    </w:p>
    <w:p w:rsidR="00EB12A8" w:rsidRPr="00183B9A" w:rsidRDefault="00EB12A8" w:rsidP="00183B9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</w:rPr>
      </w:pPr>
      <w:r w:rsidRPr="00183B9A">
        <w:rPr>
          <w:rFonts w:ascii="Times New Roman" w:hAnsi="Times New Roman" w:cs="Times New Roman"/>
          <w:b/>
        </w:rPr>
        <w:t xml:space="preserve">Costi per la sicurezza ai sensi dell’art. 95 comma 10 D. </w:t>
      </w:r>
      <w:proofErr w:type="spellStart"/>
      <w:r w:rsidRPr="00183B9A">
        <w:rPr>
          <w:rFonts w:ascii="Times New Roman" w:hAnsi="Times New Roman" w:cs="Times New Roman"/>
          <w:b/>
        </w:rPr>
        <w:t>Lgs</w:t>
      </w:r>
      <w:proofErr w:type="spellEnd"/>
      <w:r w:rsidRPr="00183B9A">
        <w:rPr>
          <w:rFonts w:ascii="Times New Roman" w:hAnsi="Times New Roman" w:cs="Times New Roman"/>
          <w:b/>
        </w:rPr>
        <w:t>. 50/2016 pari a €…………………….</w:t>
      </w:r>
    </w:p>
    <w:p w:rsidR="00EB12A8" w:rsidRPr="00183B9A" w:rsidRDefault="00EB12A8" w:rsidP="00183B9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183B9A"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EB12A8" w:rsidRPr="00183B9A" w:rsidRDefault="00EB12A8" w:rsidP="00183B9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183B9A"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</w:t>
      </w:r>
    </w:p>
    <w:p w:rsidR="00EB12A8" w:rsidRPr="00183B9A" w:rsidRDefault="000A654E" w:rsidP="00183B9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</w:t>
      </w:r>
      <w:bookmarkStart w:id="0" w:name="_GoBack"/>
      <w:bookmarkEnd w:id="0"/>
      <w:r w:rsidR="00EB12A8" w:rsidRPr="00183B9A">
        <w:rPr>
          <w:rFonts w:ascii="Times New Roman" w:hAnsi="Times New Roman" w:cs="Times New Roman"/>
          <w:bCs/>
          <w:color w:val="000000"/>
        </w:rPr>
        <w:t xml:space="preserve">                                   timbro e firma</w:t>
      </w:r>
    </w:p>
    <w:p w:rsidR="00EB12A8" w:rsidRPr="00183B9A" w:rsidRDefault="00EB12A8" w:rsidP="00A9005D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</w:rPr>
      </w:pPr>
      <w:r w:rsidRPr="00183B9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</w:t>
      </w:r>
      <w:r w:rsidR="008B7DCE">
        <w:rPr>
          <w:rFonts w:ascii="Times New Roman" w:hAnsi="Times New Roman" w:cs="Times New Roman"/>
          <w:bCs/>
          <w:color w:val="000000"/>
        </w:rPr>
        <w:t xml:space="preserve">                    </w:t>
      </w:r>
      <w:r w:rsidRPr="00183B9A">
        <w:rPr>
          <w:rFonts w:ascii="Times New Roman" w:hAnsi="Times New Roman" w:cs="Times New Roman"/>
          <w:bCs/>
          <w:color w:val="000000"/>
        </w:rPr>
        <w:t xml:space="preserve"> Legale Rappresentante</w:t>
      </w:r>
      <w:r w:rsidR="004414BD">
        <w:rPr>
          <w:rFonts w:ascii="Times New Roman" w:hAnsi="Times New Roman" w:cs="Times New Roman"/>
          <w:bCs/>
          <w:color w:val="000000"/>
        </w:rPr>
        <w:t xml:space="preserve"> </w:t>
      </w:r>
    </w:p>
    <w:sectPr w:rsidR="00EB12A8" w:rsidRPr="00183B9A" w:rsidSect="00122518">
      <w:type w:val="continuous"/>
      <w:pgSz w:w="11906" w:h="16838"/>
      <w:pgMar w:top="1530" w:right="1134" w:bottom="1134" w:left="1134" w:header="284" w:footer="2154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698E" w:rsidRDefault="0037698E" w:rsidP="00E12A95">
      <w:pPr>
        <w:spacing w:after="0" w:line="240" w:lineRule="auto"/>
      </w:pPr>
      <w:r>
        <w:separator/>
      </w:r>
    </w:p>
  </w:endnote>
  <w:endnote w:type="continuationSeparator" w:id="0">
    <w:p w:rsidR="0037698E" w:rsidRDefault="0037698E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A9005D">
          <w:rPr>
            <w:noProof/>
          </w:rPr>
          <w:t>2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141084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77EF5395" wp14:editId="33667124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7C0F4F36" wp14:editId="725EC25A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proofErr w:type="spellStart"/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proofErr w:type="spellStart"/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  <w:proofErr w:type="spellEnd"/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3852DABA" wp14:editId="5D9DD7ED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 xml:space="preserve">Sede legale: Via dell’Industria </w:t>
                            </w:r>
                            <w:proofErr w:type="spellStart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snc</w:t>
                            </w:r>
                            <w:proofErr w:type="spellEnd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 xml:space="preserve">Sede legale: Via dell’Industria </w:t>
                      </w:r>
                      <w:proofErr w:type="spellStart"/>
                      <w:r w:rsidRPr="00917A73">
                        <w:rPr>
                          <w:rFonts w:ascii="Arial" w:hAnsi="Arial" w:cs="Arial"/>
                          <w:sz w:val="18"/>
                        </w:rPr>
                        <w:t>snc</w:t>
                      </w:r>
                      <w:proofErr w:type="spellEnd"/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0B718E72" wp14:editId="1E725BBF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243667EF" wp14:editId="563E027B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698E" w:rsidRDefault="0037698E" w:rsidP="00E12A95">
      <w:pPr>
        <w:spacing w:after="0" w:line="240" w:lineRule="auto"/>
      </w:pPr>
      <w:r>
        <w:separator/>
      </w:r>
    </w:p>
  </w:footnote>
  <w:footnote w:type="continuationSeparator" w:id="0">
    <w:p w:rsidR="0037698E" w:rsidRDefault="0037698E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141084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077993B9" wp14:editId="5E24D2C8">
              <wp:simplePos x="0" y="0"/>
              <wp:positionH relativeFrom="column">
                <wp:posOffset>-278130</wp:posOffset>
              </wp:positionH>
              <wp:positionV relativeFrom="paragraph">
                <wp:posOffset>-43180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3.4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lCoAAAAoVQAAAFCqAAAAKFUAAABQqgAAAChVAAAAUKoAAAAoVQAAAFCqAAAAKFUAAABQqgAAAKB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45B733CC" wp14:editId="204AFD97">
          <wp:extent cx="6118860" cy="640080"/>
          <wp:effectExtent l="19050" t="0" r="0" b="0"/>
          <wp:docPr id="17" name="Immagine 17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97519"/>
    <w:multiLevelType w:val="hybridMultilevel"/>
    <w:tmpl w:val="318C2D04"/>
    <w:lvl w:ilvl="0" w:tplc="80D85B48">
      <w:start w:val="1"/>
      <w:numFmt w:val="decimal"/>
      <w:lvlText w:val="%1)"/>
      <w:lvlJc w:val="left"/>
      <w:pPr>
        <w:ind w:left="502" w:hanging="360"/>
      </w:pPr>
      <w:rPr>
        <w:b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836CB"/>
    <w:multiLevelType w:val="hybridMultilevel"/>
    <w:tmpl w:val="B2D055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8C3FB5"/>
    <w:multiLevelType w:val="hybridMultilevel"/>
    <w:tmpl w:val="9DA68E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886653"/>
    <w:multiLevelType w:val="hybridMultilevel"/>
    <w:tmpl w:val="904C2AB6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279D73B0"/>
    <w:multiLevelType w:val="hybridMultilevel"/>
    <w:tmpl w:val="41026FE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65E6490"/>
    <w:multiLevelType w:val="hybridMultilevel"/>
    <w:tmpl w:val="B86EC5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C720DC"/>
    <w:multiLevelType w:val="hybridMultilevel"/>
    <w:tmpl w:val="92D0A2C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DA44252"/>
    <w:multiLevelType w:val="hybridMultilevel"/>
    <w:tmpl w:val="05BEC682"/>
    <w:lvl w:ilvl="0" w:tplc="0410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A651323"/>
    <w:multiLevelType w:val="hybridMultilevel"/>
    <w:tmpl w:val="B4466C2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01C6882"/>
    <w:multiLevelType w:val="hybridMultilevel"/>
    <w:tmpl w:val="454CF2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C2536F"/>
    <w:multiLevelType w:val="hybridMultilevel"/>
    <w:tmpl w:val="DE02AF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4"/>
  </w:num>
  <w:num w:numId="4">
    <w:abstractNumId w:val="2"/>
  </w:num>
  <w:num w:numId="5">
    <w:abstractNumId w:val="3"/>
  </w:num>
  <w:num w:numId="6">
    <w:abstractNumId w:val="10"/>
  </w:num>
  <w:num w:numId="7">
    <w:abstractNumId w:val="9"/>
  </w:num>
  <w:num w:numId="8">
    <w:abstractNumId w:val="8"/>
  </w:num>
  <w:num w:numId="9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 w:numId="11">
    <w:abstractNumId w:val="7"/>
  </w:num>
  <w:num w:numId="12">
    <w:abstractNumId w:val="1"/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41EB4"/>
    <w:rsid w:val="00067BC3"/>
    <w:rsid w:val="000A654E"/>
    <w:rsid w:val="000B1868"/>
    <w:rsid w:val="000E2044"/>
    <w:rsid w:val="0010093B"/>
    <w:rsid w:val="00110055"/>
    <w:rsid w:val="00114825"/>
    <w:rsid w:val="00122518"/>
    <w:rsid w:val="00141084"/>
    <w:rsid w:val="00145468"/>
    <w:rsid w:val="00162D8A"/>
    <w:rsid w:val="00167AB0"/>
    <w:rsid w:val="00183B9A"/>
    <w:rsid w:val="00185E98"/>
    <w:rsid w:val="001A3ED6"/>
    <w:rsid w:val="001E7798"/>
    <w:rsid w:val="002054EB"/>
    <w:rsid w:val="00205B46"/>
    <w:rsid w:val="00221625"/>
    <w:rsid w:val="002439EA"/>
    <w:rsid w:val="002728DA"/>
    <w:rsid w:val="00280B94"/>
    <w:rsid w:val="002861DD"/>
    <w:rsid w:val="002A4D0B"/>
    <w:rsid w:val="002C5A57"/>
    <w:rsid w:val="002D1B80"/>
    <w:rsid w:val="0031363B"/>
    <w:rsid w:val="00315E5C"/>
    <w:rsid w:val="00333D66"/>
    <w:rsid w:val="00352E65"/>
    <w:rsid w:val="00354FE2"/>
    <w:rsid w:val="00354FF4"/>
    <w:rsid w:val="00367C6F"/>
    <w:rsid w:val="0037698E"/>
    <w:rsid w:val="00394A7B"/>
    <w:rsid w:val="003D1C6B"/>
    <w:rsid w:val="003F73E8"/>
    <w:rsid w:val="00405742"/>
    <w:rsid w:val="0042463F"/>
    <w:rsid w:val="00425F58"/>
    <w:rsid w:val="0044007C"/>
    <w:rsid w:val="004414BD"/>
    <w:rsid w:val="00441AFE"/>
    <w:rsid w:val="004F4EBE"/>
    <w:rsid w:val="00513C35"/>
    <w:rsid w:val="0053306B"/>
    <w:rsid w:val="005367D9"/>
    <w:rsid w:val="005671F9"/>
    <w:rsid w:val="00575DCD"/>
    <w:rsid w:val="00587F50"/>
    <w:rsid w:val="005929D9"/>
    <w:rsid w:val="005C3C91"/>
    <w:rsid w:val="005D1B96"/>
    <w:rsid w:val="005E3A5D"/>
    <w:rsid w:val="005E7255"/>
    <w:rsid w:val="00601B97"/>
    <w:rsid w:val="00616A76"/>
    <w:rsid w:val="006235E6"/>
    <w:rsid w:val="0064668A"/>
    <w:rsid w:val="00657C30"/>
    <w:rsid w:val="00660F11"/>
    <w:rsid w:val="0066487B"/>
    <w:rsid w:val="006809E0"/>
    <w:rsid w:val="006A1188"/>
    <w:rsid w:val="006B19BB"/>
    <w:rsid w:val="006D7931"/>
    <w:rsid w:val="006F691C"/>
    <w:rsid w:val="00716E42"/>
    <w:rsid w:val="007247F4"/>
    <w:rsid w:val="007255B0"/>
    <w:rsid w:val="00736A98"/>
    <w:rsid w:val="00796171"/>
    <w:rsid w:val="007A163E"/>
    <w:rsid w:val="007B3AE0"/>
    <w:rsid w:val="007D367A"/>
    <w:rsid w:val="007F520E"/>
    <w:rsid w:val="00806077"/>
    <w:rsid w:val="00811F11"/>
    <w:rsid w:val="00820A2E"/>
    <w:rsid w:val="008271CC"/>
    <w:rsid w:val="00840C3E"/>
    <w:rsid w:val="0084526B"/>
    <w:rsid w:val="008574A3"/>
    <w:rsid w:val="00871A08"/>
    <w:rsid w:val="008B23F2"/>
    <w:rsid w:val="008B7DCE"/>
    <w:rsid w:val="008E473A"/>
    <w:rsid w:val="009145BB"/>
    <w:rsid w:val="00917A73"/>
    <w:rsid w:val="00921B98"/>
    <w:rsid w:val="00960E06"/>
    <w:rsid w:val="00983136"/>
    <w:rsid w:val="009962F0"/>
    <w:rsid w:val="009B0F6B"/>
    <w:rsid w:val="009B3233"/>
    <w:rsid w:val="009B5DA7"/>
    <w:rsid w:val="009D5C4F"/>
    <w:rsid w:val="009D6C96"/>
    <w:rsid w:val="00A00CC1"/>
    <w:rsid w:val="00A34983"/>
    <w:rsid w:val="00A52181"/>
    <w:rsid w:val="00A73E1B"/>
    <w:rsid w:val="00A83BC9"/>
    <w:rsid w:val="00A9005D"/>
    <w:rsid w:val="00AE5798"/>
    <w:rsid w:val="00B34971"/>
    <w:rsid w:val="00B34EA1"/>
    <w:rsid w:val="00B57982"/>
    <w:rsid w:val="00BA170E"/>
    <w:rsid w:val="00BD1E2B"/>
    <w:rsid w:val="00BF2569"/>
    <w:rsid w:val="00BF5A57"/>
    <w:rsid w:val="00C307FA"/>
    <w:rsid w:val="00C52495"/>
    <w:rsid w:val="00C7730B"/>
    <w:rsid w:val="00C84FAA"/>
    <w:rsid w:val="00C97519"/>
    <w:rsid w:val="00CA2432"/>
    <w:rsid w:val="00CB5AE2"/>
    <w:rsid w:val="00CC31A7"/>
    <w:rsid w:val="00CC6CD9"/>
    <w:rsid w:val="00CD7CE8"/>
    <w:rsid w:val="00CE7CF6"/>
    <w:rsid w:val="00CF0BE8"/>
    <w:rsid w:val="00D14A8E"/>
    <w:rsid w:val="00D164C9"/>
    <w:rsid w:val="00D219C0"/>
    <w:rsid w:val="00D33FA3"/>
    <w:rsid w:val="00D42DC4"/>
    <w:rsid w:val="00D46874"/>
    <w:rsid w:val="00DA54B5"/>
    <w:rsid w:val="00E00BB3"/>
    <w:rsid w:val="00E12A95"/>
    <w:rsid w:val="00E1778B"/>
    <w:rsid w:val="00E35A01"/>
    <w:rsid w:val="00E35D3B"/>
    <w:rsid w:val="00E5034D"/>
    <w:rsid w:val="00E62759"/>
    <w:rsid w:val="00E629B9"/>
    <w:rsid w:val="00E71296"/>
    <w:rsid w:val="00E8261D"/>
    <w:rsid w:val="00E876B1"/>
    <w:rsid w:val="00E94981"/>
    <w:rsid w:val="00EB12A8"/>
    <w:rsid w:val="00EC5C92"/>
    <w:rsid w:val="00EE35BE"/>
    <w:rsid w:val="00EF1583"/>
    <w:rsid w:val="00F14095"/>
    <w:rsid w:val="00F677D8"/>
    <w:rsid w:val="00F84600"/>
    <w:rsid w:val="00FB099C"/>
    <w:rsid w:val="00FB4E5B"/>
    <w:rsid w:val="00FD59D1"/>
    <w:rsid w:val="00FE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367C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pple-converted-space">
    <w:name w:val="apple-converted-space"/>
    <w:rsid w:val="00367C6F"/>
  </w:style>
  <w:style w:type="character" w:styleId="Enfasicorsivo">
    <w:name w:val="Emphasis"/>
    <w:uiPriority w:val="20"/>
    <w:qFormat/>
    <w:rsid w:val="00367C6F"/>
    <w:rPr>
      <w:i/>
      <w:iCs/>
    </w:rPr>
  </w:style>
  <w:style w:type="character" w:styleId="Collegamentoipertestuale">
    <w:name w:val="Hyperlink"/>
    <w:basedOn w:val="Carpredefinitoparagrafo"/>
    <w:uiPriority w:val="99"/>
    <w:semiHidden/>
    <w:unhideWhenUsed/>
    <w:rsid w:val="00EC5C92"/>
    <w:rPr>
      <w:color w:val="0000FF"/>
      <w:u w:val="single"/>
    </w:rPr>
  </w:style>
  <w:style w:type="paragraph" w:customStyle="1" w:styleId="Testopredefinito">
    <w:name w:val="Testo predefinito"/>
    <w:basedOn w:val="Normale"/>
    <w:rsid w:val="00122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12251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CharacterStyle1">
    <w:name w:val="Character Style 1"/>
    <w:uiPriority w:val="99"/>
    <w:rsid w:val="00122518"/>
    <w:rPr>
      <w:rFonts w:ascii="Calibri" w:hAnsi="Calibri" w:cs="Calibri" w:hint="default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D46874"/>
    <w:pPr>
      <w:ind w:left="720"/>
      <w:contextualSpacing/>
    </w:pPr>
  </w:style>
  <w:style w:type="character" w:styleId="Enfasigrassetto">
    <w:name w:val="Strong"/>
    <w:basedOn w:val="Carpredefinitoparagrafo"/>
    <w:uiPriority w:val="22"/>
    <w:qFormat/>
    <w:rsid w:val="00A73E1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367C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pple-converted-space">
    <w:name w:val="apple-converted-space"/>
    <w:rsid w:val="00367C6F"/>
  </w:style>
  <w:style w:type="character" w:styleId="Enfasicorsivo">
    <w:name w:val="Emphasis"/>
    <w:uiPriority w:val="20"/>
    <w:qFormat/>
    <w:rsid w:val="00367C6F"/>
    <w:rPr>
      <w:i/>
      <w:iCs/>
    </w:rPr>
  </w:style>
  <w:style w:type="character" w:styleId="Collegamentoipertestuale">
    <w:name w:val="Hyperlink"/>
    <w:basedOn w:val="Carpredefinitoparagrafo"/>
    <w:uiPriority w:val="99"/>
    <w:semiHidden/>
    <w:unhideWhenUsed/>
    <w:rsid w:val="00EC5C92"/>
    <w:rPr>
      <w:color w:val="0000FF"/>
      <w:u w:val="single"/>
    </w:rPr>
  </w:style>
  <w:style w:type="paragraph" w:customStyle="1" w:styleId="Testopredefinito">
    <w:name w:val="Testo predefinito"/>
    <w:basedOn w:val="Normale"/>
    <w:rsid w:val="00122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12251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CharacterStyle1">
    <w:name w:val="Character Style 1"/>
    <w:uiPriority w:val="99"/>
    <w:rsid w:val="00122518"/>
    <w:rPr>
      <w:rFonts w:ascii="Calibri" w:hAnsi="Calibri" w:cs="Calibri" w:hint="default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D46874"/>
    <w:pPr>
      <w:ind w:left="720"/>
      <w:contextualSpacing/>
    </w:pPr>
  </w:style>
  <w:style w:type="character" w:styleId="Enfasigrassetto">
    <w:name w:val="Strong"/>
    <w:basedOn w:val="Carpredefinitoparagrafo"/>
    <w:uiPriority w:val="22"/>
    <w:qFormat/>
    <w:rsid w:val="00A73E1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31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0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7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6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9.png"/><Relationship Id="rId3" Type="http://schemas.openxmlformats.org/officeDocument/2006/relationships/image" Target="media/image12.png"/><Relationship Id="rId7" Type="http://schemas.openxmlformats.org/officeDocument/2006/relationships/image" Target="media/image16.png"/><Relationship Id="rId2" Type="http://schemas.openxmlformats.org/officeDocument/2006/relationships/image" Target="media/image13.png"/><Relationship Id="rId1" Type="http://schemas.openxmlformats.org/officeDocument/2006/relationships/image" Target="media/image11.png"/><Relationship Id="rId6" Type="http://schemas.openxmlformats.org/officeDocument/2006/relationships/image" Target="media/image17.png"/><Relationship Id="rId5" Type="http://schemas.openxmlformats.org/officeDocument/2006/relationships/image" Target="media/image14.png"/><Relationship Id="rId4" Type="http://schemas.openxmlformats.org/officeDocument/2006/relationships/image" Target="media/image15.png"/><Relationship Id="rId9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BD796F-7653-48C3-A956-3BC58AA099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48</TotalTime>
  <Pages>1</Pages>
  <Words>365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15</cp:revision>
  <cp:lastPrinted>2020-12-11T09:40:00Z</cp:lastPrinted>
  <dcterms:created xsi:type="dcterms:W3CDTF">2020-11-30T10:36:00Z</dcterms:created>
  <dcterms:modified xsi:type="dcterms:W3CDTF">2020-12-11T09:50:00Z</dcterms:modified>
</cp:coreProperties>
</file>