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4FE2" w:rsidRDefault="00354FE2" w:rsidP="00221625">
      <w:pPr>
        <w:sectPr w:rsidR="00354FE2" w:rsidSect="00983136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30" w:right="1134" w:bottom="1134" w:left="1134" w:header="284" w:footer="2154" w:gutter="0"/>
          <w:cols w:space="708"/>
          <w:titlePg/>
          <w:docGrid w:linePitch="360"/>
        </w:sectPr>
      </w:pPr>
    </w:p>
    <w:p w:rsidR="00280B94" w:rsidRDefault="00280B94" w:rsidP="00513C35">
      <w:pPr>
        <w:sectPr w:rsidR="00280B94" w:rsidSect="00983136">
          <w:type w:val="continuous"/>
          <w:pgSz w:w="11906" w:h="16838"/>
          <w:pgMar w:top="1530" w:right="1134" w:bottom="1134" w:left="1134" w:header="284" w:footer="2154" w:gutter="0"/>
          <w:cols w:space="708"/>
          <w:formProt w:val="0"/>
          <w:docGrid w:linePitch="360"/>
        </w:sectPr>
      </w:pP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lastRenderedPageBreak/>
        <w:t xml:space="preserve">Modulo a colonne  Offerta Economica                                                                                       Allegato B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Spett.le ASM S.p.A. Via dell’Industria </w:t>
      </w:r>
      <w:proofErr w:type="spellStart"/>
      <w:r>
        <w:rPr>
          <w:rFonts w:ascii="Times New Roman" w:hAnsi="Times New Roman" w:cs="Times New Roman"/>
          <w:b/>
        </w:rPr>
        <w:t>snc</w:t>
      </w:r>
      <w:proofErr w:type="spellEnd"/>
      <w:r>
        <w:rPr>
          <w:rFonts w:ascii="Times New Roman" w:hAnsi="Times New Roman" w:cs="Times New Roman"/>
          <w:b/>
        </w:rPr>
        <w:t xml:space="preserve"> Z.I. di Bazzano L’Aquila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9D4416" w:rsidRPr="009D4416" w:rsidRDefault="009D4416" w:rsidP="009D441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color w:val="000000"/>
        </w:rPr>
      </w:pPr>
      <w:r w:rsidRPr="009D4416">
        <w:rPr>
          <w:rFonts w:ascii="Times New Roman" w:hAnsi="Times New Roman" w:cs="Times New Roman"/>
          <w:b/>
          <w:sz w:val="16"/>
          <w:szCs w:val="16"/>
        </w:rPr>
        <w:t>OGGETTO:</w:t>
      </w:r>
      <w:r w:rsidRPr="009D4416">
        <w:rPr>
          <w:rFonts w:ascii="Times New Roman" w:hAnsi="Times New Roman" w:cs="Times New Roman"/>
          <w:sz w:val="16"/>
          <w:szCs w:val="16"/>
        </w:rPr>
        <w:t xml:space="preserve"> </w:t>
      </w:r>
      <w:r w:rsidRPr="009D4416">
        <w:rPr>
          <w:rFonts w:ascii="Times New Roman" w:hAnsi="Times New Roman" w:cs="Times New Roman"/>
          <w:b/>
          <w:bCs/>
          <w:color w:val="000000"/>
        </w:rPr>
        <w:t xml:space="preserve">GARA PER L’AFFIDAMENTO DELLA FORNITURA DI N. 12 CASSONI COSTIPATORI SCARRABILI NUOVI  </w:t>
      </w:r>
      <w:r w:rsidRPr="009D4416">
        <w:rPr>
          <w:rFonts w:ascii="Times New Roman" w:hAnsi="Times New Roman" w:cs="Times New Roman"/>
          <w:b/>
          <w:color w:val="000000"/>
        </w:rPr>
        <w:t xml:space="preserve">PER TRASPORTO RIFIUTI. </w:t>
      </w:r>
    </w:p>
    <w:p w:rsidR="009D4416" w:rsidRPr="009D4416" w:rsidRDefault="00553407" w:rsidP="009D441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color w:val="000000"/>
        </w:rPr>
      </w:pPr>
      <w:r>
        <w:rPr>
          <w:rFonts w:ascii="Times New Roman" w:hAnsi="Times New Roman" w:cs="Times New Roman"/>
          <w:b/>
          <w:color w:val="000000"/>
        </w:rPr>
        <w:t xml:space="preserve">CIG 849841169C- </w:t>
      </w:r>
      <w:bookmarkStart w:id="0" w:name="_GoBack"/>
      <w:bookmarkEnd w:id="0"/>
      <w:r w:rsidR="009D4416" w:rsidRPr="009D4416">
        <w:rPr>
          <w:rFonts w:ascii="Times New Roman" w:hAnsi="Times New Roman" w:cs="Times New Roman"/>
          <w:b/>
          <w:color w:val="000000"/>
        </w:rPr>
        <w:t>CUP D15I17000090006</w:t>
      </w:r>
    </w:p>
    <w:p w:rsidR="009D4416" w:rsidRPr="009D4416" w:rsidRDefault="009D4416" w:rsidP="009D441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  <w:r w:rsidRPr="009D4416">
        <w:rPr>
          <w:rFonts w:ascii="Times New Roman" w:hAnsi="Times New Roman" w:cs="Times New Roman"/>
          <w:b/>
          <w:bCs/>
          <w:color w:val="000000"/>
        </w:rPr>
        <w:t xml:space="preserve">PROCEDURA TELEMATICA ATTRAVERSO R.D.O. APERTA NELL’AMBITO DEL </w:t>
      </w:r>
      <w:r w:rsidRPr="009D4416">
        <w:rPr>
          <w:rFonts w:ascii="Times New Roman" w:hAnsi="Times New Roman" w:cs="Times New Roman"/>
          <w:b/>
          <w:color w:val="000000"/>
        </w:rPr>
        <w:t xml:space="preserve">MERCATO ELETTRONICO DELLA P.A. (MEPA) </w:t>
      </w:r>
    </w:p>
    <w:p w:rsidR="004E5800" w:rsidRDefault="004E5800" w:rsidP="004E5800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  <w:color w:val="000000"/>
        </w:rPr>
      </w:pP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4E5800" w:rsidRDefault="004E5800" w:rsidP="004E5800">
      <w:pPr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9795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59"/>
        <w:gridCol w:w="728"/>
        <w:gridCol w:w="1278"/>
        <w:gridCol w:w="1493"/>
        <w:gridCol w:w="1819"/>
        <w:gridCol w:w="1958"/>
        <w:gridCol w:w="1260"/>
      </w:tblGrid>
      <w:tr w:rsidR="004E5800" w:rsidTr="004E5800">
        <w:trPr>
          <w:trHeight w:val="444"/>
        </w:trPr>
        <w:tc>
          <w:tcPr>
            <w:tcW w:w="1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Descrizione</w:t>
            </w:r>
          </w:p>
        </w:tc>
        <w:tc>
          <w:tcPr>
            <w:tcW w:w="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A</w:t>
            </w:r>
          </w:p>
        </w:tc>
        <w:tc>
          <w:tcPr>
            <w:tcW w:w="12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B</w:t>
            </w:r>
          </w:p>
        </w:tc>
        <w:tc>
          <w:tcPr>
            <w:tcW w:w="14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C</w:t>
            </w:r>
          </w:p>
        </w:tc>
        <w:tc>
          <w:tcPr>
            <w:tcW w:w="18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D</w:t>
            </w:r>
          </w:p>
        </w:tc>
        <w:tc>
          <w:tcPr>
            <w:tcW w:w="1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color w:val="000000"/>
              </w:rPr>
              <w:t>E (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</w:rPr>
              <w:t>AxD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</w:rPr>
              <w:t>)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4E5800" w:rsidTr="004E5800">
        <w:trPr>
          <w:trHeight w:val="1618"/>
        </w:trPr>
        <w:tc>
          <w:tcPr>
            <w:tcW w:w="12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Quantità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unitario base di gara soggetto a ribasso</w:t>
            </w:r>
          </w:p>
        </w:tc>
        <w:tc>
          <w:tcPr>
            <w:tcW w:w="1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complessivo base di gara soggetto a ribasso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unitario Offerto / €</w:t>
            </w:r>
          </w:p>
        </w:tc>
        <w:tc>
          <w:tcPr>
            <w:tcW w:w="19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Prezzo Complessivo Offerto/ €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% di ribasso offerta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</w:tc>
      </w:tr>
      <w:tr w:rsidR="004E5800" w:rsidTr="004E5800">
        <w:trPr>
          <w:trHeight w:val="2015"/>
        </w:trPr>
        <w:tc>
          <w:tcPr>
            <w:tcW w:w="12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5800" w:rsidRDefault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Cassoni Costipatori</w:t>
            </w:r>
            <w:r w:rsidR="004E5800">
              <w:rPr>
                <w:rFonts w:ascii="Times New Roman" w:hAnsi="Times New Roman" w:cs="Times New Roman"/>
                <w:color w:val="000000"/>
              </w:rPr>
              <w:t xml:space="preserve"> come da capitolato di gara</w:t>
            </w:r>
          </w:p>
        </w:tc>
        <w:tc>
          <w:tcPr>
            <w:tcW w:w="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12</w:t>
            </w:r>
          </w:p>
        </w:tc>
        <w:tc>
          <w:tcPr>
            <w:tcW w:w="12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FC71A3" w:rsidP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 xml:space="preserve">€ </w:t>
            </w:r>
            <w:r w:rsidR="009D4416">
              <w:rPr>
                <w:rFonts w:ascii="Times New Roman" w:hAnsi="Times New Roman" w:cs="Times New Roman"/>
                <w:color w:val="000000"/>
              </w:rPr>
              <w:t>12</w:t>
            </w:r>
            <w:r w:rsidR="004E5800">
              <w:rPr>
                <w:rFonts w:ascii="Times New Roman" w:hAnsi="Times New Roman" w:cs="Times New Roman"/>
                <w:color w:val="000000"/>
              </w:rPr>
              <w:t>.500,00</w:t>
            </w:r>
          </w:p>
        </w:tc>
        <w:tc>
          <w:tcPr>
            <w:tcW w:w="14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5800" w:rsidRDefault="004E5800" w:rsidP="009D4416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€ 1</w:t>
            </w:r>
            <w:r w:rsidR="009D4416">
              <w:rPr>
                <w:rFonts w:ascii="Times New Roman" w:hAnsi="Times New Roman" w:cs="Times New Roman"/>
                <w:color w:val="000000"/>
              </w:rPr>
              <w:t>50.000</w:t>
            </w:r>
            <w:r>
              <w:rPr>
                <w:rFonts w:ascii="Times New Roman" w:hAnsi="Times New Roman" w:cs="Times New Roman"/>
                <w:color w:val="000000"/>
              </w:rPr>
              <w:t>,00</w:t>
            </w:r>
          </w:p>
        </w:tc>
        <w:tc>
          <w:tcPr>
            <w:tcW w:w="18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9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(lettere)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4E5800" w:rsidRDefault="004E5800">
            <w:pPr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(cifre)</w:t>
            </w:r>
          </w:p>
          <w:p w:rsidR="004E5800" w:rsidRDefault="004E5800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…………………….</w:t>
            </w:r>
          </w:p>
          <w:p w:rsidR="004E5800" w:rsidRDefault="004E5800">
            <w:pPr>
              <w:spacing w:line="256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(lettere</w:t>
            </w:r>
            <w:r>
              <w:rPr>
                <w:rFonts w:ascii="Times New Roman" w:hAnsi="Times New Roman" w:cs="Times New Roman"/>
                <w:b/>
                <w:color w:val="000000"/>
              </w:rPr>
              <w:t>)</w:t>
            </w:r>
          </w:p>
        </w:tc>
      </w:tr>
    </w:tbl>
    <w:p w:rsidR="004E5800" w:rsidRDefault="004E5800" w:rsidP="004E580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</w:rPr>
      </w:pPr>
    </w:p>
    <w:p w:rsidR="004E5800" w:rsidRDefault="004E5800" w:rsidP="004E5800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</w:rPr>
        <w:t xml:space="preserve">Costi per la sicurezza ai sensi dell’art. 95 comma 10 D. </w:t>
      </w:r>
      <w:proofErr w:type="spellStart"/>
      <w:r>
        <w:rPr>
          <w:rFonts w:ascii="Times New Roman" w:hAnsi="Times New Roman" w:cs="Times New Roman"/>
          <w:b/>
        </w:rPr>
        <w:t>Lgs</w:t>
      </w:r>
      <w:proofErr w:type="spellEnd"/>
      <w:r>
        <w:rPr>
          <w:rFonts w:ascii="Times New Roman" w:hAnsi="Times New Roman" w:cs="Times New Roman"/>
          <w:b/>
        </w:rPr>
        <w:t>. 50/2016 pari a €…………………….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firma</w:t>
      </w:r>
    </w:p>
    <w:p w:rsidR="004E5800" w:rsidRDefault="004E5800" w:rsidP="004E5800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  </w:t>
      </w:r>
    </w:p>
    <w:p w:rsidR="00E00BB3" w:rsidRPr="00513C35" w:rsidRDefault="00E00BB3" w:rsidP="00513C35"/>
    <w:sectPr w:rsidR="00E00BB3" w:rsidRPr="00513C35" w:rsidSect="00983136"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1148" w:rsidRDefault="00051148" w:rsidP="00E12A95">
      <w:pPr>
        <w:spacing w:after="0" w:line="240" w:lineRule="auto"/>
      </w:pPr>
      <w:r>
        <w:separator/>
      </w:r>
    </w:p>
  </w:endnote>
  <w:endnote w:type="continuationSeparator" w:id="0">
    <w:p w:rsidR="00051148" w:rsidRDefault="00051148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9D4416">
          <w:rPr>
            <w:noProof/>
          </w:rPr>
          <w:t>2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1F6821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proofErr w:type="spellStart"/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proofErr w:type="spellStart"/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  <w:proofErr w:type="spellEnd"/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 xml:space="preserve">Sede legale: Via dell’Industria </w:t>
                            </w:r>
                            <w:proofErr w:type="spellStart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snc</w:t>
                            </w:r>
                            <w:proofErr w:type="spellEnd"/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 xml:space="preserve">Sede legale: Via dell’Industria </w:t>
                      </w:r>
                      <w:proofErr w:type="spellStart"/>
                      <w:r w:rsidRPr="00917A73">
                        <w:rPr>
                          <w:rFonts w:ascii="Arial" w:hAnsi="Arial" w:cs="Arial"/>
                          <w:sz w:val="18"/>
                        </w:rPr>
                        <w:t>snc</w:t>
                      </w:r>
                      <w:proofErr w:type="spellEnd"/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37" name="Immagin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1148" w:rsidRDefault="00051148" w:rsidP="00E12A95">
      <w:pPr>
        <w:spacing w:after="0" w:line="240" w:lineRule="auto"/>
      </w:pPr>
      <w:r>
        <w:separator/>
      </w:r>
    </w:p>
  </w:footnote>
  <w:footnote w:type="continuationSeparator" w:id="0">
    <w:p w:rsidR="00051148" w:rsidRDefault="00051148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1F6821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>
              <wp:simplePos x="0" y="0"/>
              <wp:positionH relativeFrom="column">
                <wp:posOffset>-278130</wp:posOffset>
              </wp:positionH>
              <wp:positionV relativeFrom="paragraph">
                <wp:posOffset>-698500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21.9pt;margin-top:-5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ArAIAAIBYBQAAQKwCAACAWAUAAECsAgAAgFgFAABArAIAAIBYBQAA&#10;QKwCAACAWAUAAACxCgAAgFgFAAAAsQoAAIBYBQAAALEKAACAWAUAAACxCgAAgFi1CQA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>
          <wp:extent cx="6118860" cy="640080"/>
          <wp:effectExtent l="19050" t="0" r="0" b="0"/>
          <wp:docPr id="2" name="Immagine 2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51148"/>
    <w:rsid w:val="000B1868"/>
    <w:rsid w:val="001F6821"/>
    <w:rsid w:val="00221625"/>
    <w:rsid w:val="002439EA"/>
    <w:rsid w:val="002728DA"/>
    <w:rsid w:val="00280B94"/>
    <w:rsid w:val="0031363B"/>
    <w:rsid w:val="00333D66"/>
    <w:rsid w:val="00354FE2"/>
    <w:rsid w:val="00425F58"/>
    <w:rsid w:val="00441AFE"/>
    <w:rsid w:val="004E5800"/>
    <w:rsid w:val="004F4EBE"/>
    <w:rsid w:val="00513C35"/>
    <w:rsid w:val="00553407"/>
    <w:rsid w:val="005671F9"/>
    <w:rsid w:val="005C3C91"/>
    <w:rsid w:val="005D1B96"/>
    <w:rsid w:val="00616A76"/>
    <w:rsid w:val="0064668A"/>
    <w:rsid w:val="00660F11"/>
    <w:rsid w:val="006809E0"/>
    <w:rsid w:val="006A1188"/>
    <w:rsid w:val="006F691C"/>
    <w:rsid w:val="007255B0"/>
    <w:rsid w:val="00794154"/>
    <w:rsid w:val="00796171"/>
    <w:rsid w:val="007A163E"/>
    <w:rsid w:val="00811F11"/>
    <w:rsid w:val="008B23F2"/>
    <w:rsid w:val="0090242C"/>
    <w:rsid w:val="00917630"/>
    <w:rsid w:val="00917A73"/>
    <w:rsid w:val="00983136"/>
    <w:rsid w:val="009B0F6B"/>
    <w:rsid w:val="009D4416"/>
    <w:rsid w:val="009D5C4F"/>
    <w:rsid w:val="00A34983"/>
    <w:rsid w:val="00BA170E"/>
    <w:rsid w:val="00BF5A57"/>
    <w:rsid w:val="00C52495"/>
    <w:rsid w:val="00C84FAA"/>
    <w:rsid w:val="00CC0CB5"/>
    <w:rsid w:val="00CD7CE8"/>
    <w:rsid w:val="00CE7CF6"/>
    <w:rsid w:val="00D14A8E"/>
    <w:rsid w:val="00D219C0"/>
    <w:rsid w:val="00E00BB3"/>
    <w:rsid w:val="00E12A95"/>
    <w:rsid w:val="00E5034D"/>
    <w:rsid w:val="00E629B9"/>
    <w:rsid w:val="00E71296"/>
    <w:rsid w:val="00E8261D"/>
    <w:rsid w:val="00E94981"/>
    <w:rsid w:val="00EF1583"/>
    <w:rsid w:val="00F51B0D"/>
    <w:rsid w:val="00F84600"/>
    <w:rsid w:val="00FB099C"/>
    <w:rsid w:val="00FC71A3"/>
    <w:rsid w:val="00FD59D1"/>
    <w:rsid w:val="00FE20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5800"/>
    <w:pPr>
      <w:keepNext/>
      <w:keepLines/>
      <w:spacing w:before="200" w:after="0" w:line="254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5800"/>
    <w:rPr>
      <w:rFonts w:asciiTheme="majorHAnsi" w:eastAsiaTheme="majorEastAsia" w:hAnsiTheme="majorHAnsi" w:cstheme="majorBidi"/>
      <w:color w:val="1F3763" w:themeColor="accent1" w:themeShade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5800"/>
    <w:pPr>
      <w:keepNext/>
      <w:keepLines/>
      <w:spacing w:before="200" w:after="0" w:line="254" w:lineRule="auto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5800"/>
    <w:rPr>
      <w:rFonts w:asciiTheme="majorHAnsi" w:eastAsiaTheme="majorEastAsia" w:hAnsiTheme="majorHAnsi" w:cstheme="majorBidi"/>
      <w:color w:val="1F3763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8.png"/><Relationship Id="rId3" Type="http://schemas.openxmlformats.org/officeDocument/2006/relationships/image" Target="media/image13.png"/><Relationship Id="rId7" Type="http://schemas.openxmlformats.org/officeDocument/2006/relationships/image" Target="media/image17.png"/><Relationship Id="rId2" Type="http://schemas.openxmlformats.org/officeDocument/2006/relationships/image" Target="media/image12.png"/><Relationship Id="rId1" Type="http://schemas.openxmlformats.org/officeDocument/2006/relationships/image" Target="media/image11.png"/><Relationship Id="rId6" Type="http://schemas.openxmlformats.org/officeDocument/2006/relationships/image" Target="media/image16.png"/><Relationship Id="rId5" Type="http://schemas.openxmlformats.org/officeDocument/2006/relationships/image" Target="media/image15.png"/><Relationship Id="rId4" Type="http://schemas.openxmlformats.org/officeDocument/2006/relationships/image" Target="media/image14.png"/><Relationship Id="rId9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BCED2B-77B1-4EC4-BFE1-F2BB8814A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1</TotalTime>
  <Pages>1</Pages>
  <Words>255</Words>
  <Characters>1454</Characters>
  <Application>Microsoft Office Word</Application>
  <DocSecurity>0</DocSecurity>
  <Lines>12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5</cp:revision>
  <cp:lastPrinted>2018-04-13T10:53:00Z</cp:lastPrinted>
  <dcterms:created xsi:type="dcterms:W3CDTF">2020-10-01T06:54:00Z</dcterms:created>
  <dcterms:modified xsi:type="dcterms:W3CDTF">2020-11-03T10:00:00Z</dcterms:modified>
</cp:coreProperties>
</file>