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42DA" w:rsidRPr="003142DA" w:rsidRDefault="003142DA" w:rsidP="003142D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color w:val="000000"/>
        </w:rPr>
      </w:pPr>
      <w:r w:rsidRPr="003142DA">
        <w:rPr>
          <w:rFonts w:ascii="Times New Roman" w:hAnsi="Times New Roman" w:cs="Times New Roman"/>
          <w:b/>
          <w:bCs/>
          <w:color w:val="000000"/>
        </w:rPr>
        <w:t>Modulo a colonne  Offerta Economica                                                                                       Allegato D 2</w:t>
      </w:r>
    </w:p>
    <w:p w:rsidR="003142DA" w:rsidRPr="003142DA" w:rsidRDefault="003142DA" w:rsidP="003142DA">
      <w:pPr>
        <w:widowControl w:val="0"/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b/>
        </w:rPr>
      </w:pPr>
      <w:r w:rsidRPr="003142DA">
        <w:rPr>
          <w:rFonts w:ascii="Times New Roman" w:hAnsi="Times New Roman" w:cs="Times New Roman"/>
          <w:b/>
        </w:rPr>
        <w:t xml:space="preserve">    </w:t>
      </w:r>
    </w:p>
    <w:p w:rsidR="003142DA" w:rsidRPr="003142DA" w:rsidRDefault="003142DA" w:rsidP="003142DA">
      <w:pPr>
        <w:widowControl w:val="0"/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b/>
        </w:rPr>
      </w:pPr>
      <w:r w:rsidRPr="003142DA">
        <w:rPr>
          <w:rFonts w:ascii="Times New Roman" w:hAnsi="Times New Roman" w:cs="Times New Roman"/>
          <w:b/>
        </w:rPr>
        <w:t xml:space="preserve"> Spett.le ASM S.p.A.</w:t>
      </w:r>
    </w:p>
    <w:p w:rsidR="003142DA" w:rsidRPr="003142DA" w:rsidRDefault="003142DA" w:rsidP="003142DA">
      <w:pPr>
        <w:widowControl w:val="0"/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b/>
        </w:rPr>
      </w:pPr>
      <w:r w:rsidRPr="003142DA">
        <w:rPr>
          <w:rFonts w:ascii="Times New Roman" w:hAnsi="Times New Roman" w:cs="Times New Roman"/>
          <w:b/>
        </w:rPr>
        <w:t xml:space="preserve">                                                                                         </w:t>
      </w:r>
      <w:r>
        <w:rPr>
          <w:rFonts w:ascii="Times New Roman" w:hAnsi="Times New Roman" w:cs="Times New Roman"/>
          <w:b/>
        </w:rPr>
        <w:t xml:space="preserve"> </w:t>
      </w:r>
      <w:r w:rsidRPr="003142DA">
        <w:rPr>
          <w:rFonts w:ascii="Times New Roman" w:hAnsi="Times New Roman" w:cs="Times New Roman"/>
          <w:b/>
        </w:rPr>
        <w:t xml:space="preserve">  Via dell’Industria snc Z.I. di Bazzano L’Aquila</w:t>
      </w:r>
    </w:p>
    <w:p w:rsidR="003142DA" w:rsidRDefault="003142DA" w:rsidP="003142D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lang w:eastAsia="ar-SA"/>
        </w:rPr>
      </w:pPr>
    </w:p>
    <w:p w:rsidR="00953C25" w:rsidRDefault="00953C25" w:rsidP="00953C25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b/>
          <w:color w:val="000000"/>
          <w:lang w:eastAsia="it-IT"/>
        </w:rPr>
      </w:pPr>
      <w:r w:rsidRPr="001B10B3">
        <w:rPr>
          <w:rFonts w:ascii="Times New Roman" w:hAnsi="Times New Roman" w:cs="Times New Roman"/>
          <w:b/>
        </w:rPr>
        <w:t xml:space="preserve">PROCEDURA DI GARA SOTTO SOGLIA AI SENSI DELL’ART. 36 DEL D.LGS 50/2016 E S.M.I. PER L’AFFIDAMENTO DELLA </w:t>
      </w:r>
      <w:r w:rsidRPr="007C6E40">
        <w:rPr>
          <w:rFonts w:ascii="Times New Roman" w:eastAsia="Times New Roman" w:hAnsi="Times New Roman" w:cs="Times New Roman"/>
          <w:b/>
          <w:lang w:eastAsia="it-IT"/>
        </w:rPr>
        <w:t>FORNITURA DI BIDONI CARRELLATI</w:t>
      </w:r>
      <w:r>
        <w:rPr>
          <w:rFonts w:ascii="Times New Roman" w:eastAsia="Times New Roman" w:hAnsi="Times New Roman" w:cs="Times New Roman"/>
          <w:b/>
          <w:lang w:eastAsia="it-IT"/>
        </w:rPr>
        <w:t xml:space="preserve"> DA </w:t>
      </w:r>
      <w:r w:rsidRPr="007C6E40">
        <w:rPr>
          <w:rFonts w:ascii="Times New Roman" w:eastAsia="Times New Roman" w:hAnsi="Times New Roman" w:cs="Times New Roman"/>
          <w:b/>
          <w:lang w:eastAsia="it-IT"/>
        </w:rPr>
        <w:t>L</w:t>
      </w:r>
      <w:r>
        <w:rPr>
          <w:rFonts w:ascii="Times New Roman" w:eastAsia="Times New Roman" w:hAnsi="Times New Roman" w:cs="Times New Roman"/>
          <w:b/>
          <w:lang w:eastAsia="it-IT"/>
        </w:rPr>
        <w:t xml:space="preserve">ITRI. 360 </w:t>
      </w:r>
      <w:r w:rsidRPr="007C6E40">
        <w:rPr>
          <w:rFonts w:ascii="Times New Roman" w:eastAsia="Times New Roman" w:hAnsi="Times New Roman" w:cs="Times New Roman"/>
          <w:b/>
          <w:lang w:eastAsia="it-IT"/>
        </w:rPr>
        <w:t>L</w:t>
      </w:r>
      <w:r>
        <w:rPr>
          <w:rFonts w:ascii="Times New Roman" w:eastAsia="Times New Roman" w:hAnsi="Times New Roman" w:cs="Times New Roman"/>
          <w:b/>
          <w:lang w:eastAsia="it-IT"/>
        </w:rPr>
        <w:t>ITRI</w:t>
      </w:r>
      <w:r w:rsidRPr="007C6E40">
        <w:rPr>
          <w:rFonts w:ascii="Times New Roman" w:eastAsia="Times New Roman" w:hAnsi="Times New Roman" w:cs="Times New Roman"/>
          <w:b/>
          <w:lang w:eastAsia="it-IT"/>
        </w:rPr>
        <w:t xml:space="preserve"> 240</w:t>
      </w:r>
      <w:r>
        <w:rPr>
          <w:rFonts w:ascii="Times New Roman" w:eastAsia="Times New Roman" w:hAnsi="Times New Roman" w:cs="Times New Roman"/>
          <w:b/>
          <w:lang w:eastAsia="it-IT"/>
        </w:rPr>
        <w:t xml:space="preserve"> E LITRI 120</w:t>
      </w:r>
      <w:r w:rsidRPr="004C011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C3829">
        <w:rPr>
          <w:rFonts w:ascii="Times New Roman" w:hAnsi="Times New Roman" w:cs="Times New Roman"/>
          <w:b/>
          <w:sz w:val="24"/>
          <w:szCs w:val="24"/>
        </w:rPr>
        <w:t>CONFORMI AI CRITERI AMBIENTALI MINIMI</w:t>
      </w:r>
      <w:r>
        <w:rPr>
          <w:rFonts w:ascii="Times New Roman" w:hAnsi="Times New Roman" w:cs="Times New Roman"/>
          <w:b/>
          <w:sz w:val="24"/>
          <w:szCs w:val="24"/>
        </w:rPr>
        <w:t xml:space="preserve"> AI SENSI LEGGE</w:t>
      </w:r>
      <w:r>
        <w:rPr>
          <w:rFonts w:ascii="Times New Roman" w:eastAsia="Times New Roman" w:hAnsi="Times New Roman" w:cs="Times New Roman"/>
          <w:b/>
          <w:lang w:eastAsia="it-IT"/>
        </w:rPr>
        <w:t>,</w:t>
      </w:r>
      <w:r w:rsidRPr="007C6E40">
        <w:rPr>
          <w:rFonts w:ascii="Times New Roman" w:eastAsia="Times New Roman" w:hAnsi="Times New Roman" w:cs="Times New Roman"/>
          <w:b/>
          <w:lang w:eastAsia="it-IT"/>
        </w:rPr>
        <w:t xml:space="preserve"> PER LA RACCOLTA DIFFERENZIATA PORTA A PORTA DEI RIFIUTI SOLIDI URBANI NEL COMUNE DI L’AQUILA. </w:t>
      </w:r>
      <w:r w:rsidRPr="007C6E40">
        <w:rPr>
          <w:rFonts w:ascii="Times New Roman" w:eastAsia="Times New Roman" w:hAnsi="Times New Roman" w:cs="Times New Roman"/>
          <w:b/>
          <w:bCs/>
          <w:color w:val="000000"/>
          <w:lang w:eastAsia="it-IT"/>
        </w:rPr>
        <w:t xml:space="preserve">PROCEDURA TELEMATICA ATTRAVERSO </w:t>
      </w:r>
      <w:r>
        <w:rPr>
          <w:rFonts w:ascii="Times New Roman" w:eastAsia="Times New Roman" w:hAnsi="Times New Roman" w:cs="Times New Roman"/>
          <w:b/>
          <w:bCs/>
          <w:color w:val="000000"/>
          <w:lang w:eastAsia="it-IT"/>
        </w:rPr>
        <w:t>RDO APERTA</w:t>
      </w:r>
      <w:r w:rsidRPr="007C6E40">
        <w:rPr>
          <w:rFonts w:ascii="Times New Roman" w:eastAsia="Times New Roman" w:hAnsi="Times New Roman" w:cs="Times New Roman"/>
          <w:b/>
          <w:bCs/>
          <w:color w:val="000000"/>
          <w:lang w:eastAsia="it-IT"/>
        </w:rPr>
        <w:t xml:space="preserve"> NELL’AMBITO DEL </w:t>
      </w:r>
      <w:r w:rsidRPr="007C6E40">
        <w:rPr>
          <w:rFonts w:ascii="Times New Roman" w:eastAsia="Times New Roman" w:hAnsi="Times New Roman" w:cs="Times New Roman"/>
          <w:b/>
          <w:color w:val="000000"/>
          <w:lang w:eastAsia="it-IT"/>
        </w:rPr>
        <w:t>MERCATO ELETTRONICO DELLA P.A. (MEPA) SUDDIVISA IN LOTTI</w:t>
      </w:r>
      <w:r>
        <w:rPr>
          <w:rFonts w:ascii="Times New Roman" w:eastAsia="Times New Roman" w:hAnsi="Times New Roman" w:cs="Times New Roman"/>
          <w:b/>
          <w:color w:val="000000"/>
          <w:lang w:eastAsia="it-IT"/>
        </w:rPr>
        <w:t>.</w:t>
      </w:r>
    </w:p>
    <w:p w:rsidR="003142DA" w:rsidRPr="003142DA" w:rsidRDefault="003142DA" w:rsidP="003142D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</w:rPr>
      </w:pPr>
      <w:r w:rsidRPr="003142DA">
        <w:rPr>
          <w:rFonts w:ascii="Times New Roman" w:hAnsi="Times New Roman" w:cs="Times New Roman"/>
          <w:b/>
        </w:rPr>
        <w:t>LOTTO 2 - BIDONI CARRELLATI L. 240 CIG 83401930FE</w:t>
      </w:r>
    </w:p>
    <w:p w:rsidR="00953C25" w:rsidRDefault="00953C25" w:rsidP="003142DA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</w:p>
    <w:p w:rsidR="003142DA" w:rsidRPr="003142DA" w:rsidRDefault="003142DA" w:rsidP="003142DA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bookmarkStart w:id="0" w:name="_GoBack"/>
      <w:bookmarkEnd w:id="0"/>
      <w:r w:rsidRPr="003142DA">
        <w:rPr>
          <w:rFonts w:ascii="Times New Roman" w:hAnsi="Times New Roman" w:cs="Times New Roman"/>
          <w:color w:val="000000"/>
        </w:rPr>
        <w:t>Il sottoscritto .........……...……………..…….................………………………………………………………</w:t>
      </w:r>
    </w:p>
    <w:p w:rsidR="003142DA" w:rsidRPr="003142DA" w:rsidRDefault="003142DA" w:rsidP="003142DA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r w:rsidRPr="003142DA">
        <w:rPr>
          <w:rFonts w:ascii="Times New Roman" w:hAnsi="Times New Roman" w:cs="Times New Roman"/>
          <w:color w:val="000000"/>
        </w:rPr>
        <w:t>nato a ……………………………………...................................., il …………………………. ……………...</w:t>
      </w:r>
    </w:p>
    <w:p w:rsidR="003142DA" w:rsidRPr="003142DA" w:rsidRDefault="003142DA" w:rsidP="003142DA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r w:rsidRPr="003142DA">
        <w:rPr>
          <w:rFonts w:ascii="Times New Roman" w:hAnsi="Times New Roman" w:cs="Times New Roman"/>
          <w:color w:val="000000"/>
        </w:rPr>
        <w:t>residente a ……………....................…………………………………...............................................................</w:t>
      </w:r>
    </w:p>
    <w:p w:rsidR="003142DA" w:rsidRPr="003142DA" w:rsidRDefault="003142DA" w:rsidP="003142DA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r w:rsidRPr="003142DA">
        <w:rPr>
          <w:rFonts w:ascii="Times New Roman" w:hAnsi="Times New Roman" w:cs="Times New Roman"/>
          <w:color w:val="000000"/>
        </w:rPr>
        <w:t>Codice Fiscale ……………………………………, nella sua qualità di ………………………………………</w:t>
      </w:r>
    </w:p>
    <w:p w:rsidR="003142DA" w:rsidRPr="003142DA" w:rsidRDefault="003142DA" w:rsidP="003142DA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r w:rsidRPr="003142DA">
        <w:rPr>
          <w:rFonts w:ascii="Times New Roman" w:hAnsi="Times New Roman" w:cs="Times New Roman"/>
          <w:color w:val="000000"/>
        </w:rPr>
        <w:t>della Ditta (Ragione Sociale) …………………………………..........................................................................</w:t>
      </w:r>
    </w:p>
    <w:p w:rsidR="003142DA" w:rsidRPr="003142DA" w:rsidRDefault="003142DA" w:rsidP="003142DA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</w:rPr>
      </w:pPr>
      <w:r w:rsidRPr="003142DA">
        <w:rPr>
          <w:rFonts w:ascii="Times New Roman" w:hAnsi="Times New Roman" w:cs="Times New Roman"/>
          <w:color w:val="000000"/>
        </w:rPr>
        <w:t>Partita IVA …………………………………………….., Sede Legale .............................................................</w:t>
      </w:r>
    </w:p>
    <w:tbl>
      <w:tblPr>
        <w:tblW w:w="10207" w:type="dxa"/>
        <w:tblInd w:w="-7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10"/>
        <w:gridCol w:w="1276"/>
        <w:gridCol w:w="1216"/>
        <w:gridCol w:w="1959"/>
        <w:gridCol w:w="2212"/>
        <w:gridCol w:w="1134"/>
      </w:tblGrid>
      <w:tr w:rsidR="003142DA" w:rsidRPr="003142DA" w:rsidTr="00EB1E9B">
        <w:trPr>
          <w:trHeight w:val="297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3142DA">
              <w:rPr>
                <w:rFonts w:ascii="Times New Roman" w:hAnsi="Times New Roman" w:cs="Times New Roman"/>
                <w:b/>
                <w:color w:val="000000"/>
              </w:rPr>
              <w:t>LOTTO 2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3142DA">
              <w:rPr>
                <w:rFonts w:ascii="Times New Roman" w:hAnsi="Times New Roman" w:cs="Times New Roman"/>
                <w:b/>
                <w:color w:val="000000"/>
              </w:rPr>
              <w:t>A2</w:t>
            </w:r>
          </w:p>
        </w:tc>
        <w:tc>
          <w:tcPr>
            <w:tcW w:w="12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3142DA">
              <w:rPr>
                <w:rFonts w:ascii="Times New Roman" w:hAnsi="Times New Roman" w:cs="Times New Roman"/>
                <w:b/>
                <w:color w:val="000000"/>
              </w:rPr>
              <w:t>B2</w:t>
            </w:r>
          </w:p>
        </w:tc>
        <w:tc>
          <w:tcPr>
            <w:tcW w:w="19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3142DA">
              <w:rPr>
                <w:rFonts w:ascii="Times New Roman" w:hAnsi="Times New Roman" w:cs="Times New Roman"/>
                <w:b/>
                <w:color w:val="000000"/>
              </w:rPr>
              <w:t>C2</w:t>
            </w:r>
          </w:p>
        </w:tc>
        <w:tc>
          <w:tcPr>
            <w:tcW w:w="22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3142DA">
              <w:rPr>
                <w:rFonts w:ascii="Times New Roman" w:hAnsi="Times New Roman" w:cs="Times New Roman"/>
                <w:b/>
                <w:color w:val="000000"/>
              </w:rPr>
              <w:t>D2 (A2xC2)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3142DA">
              <w:rPr>
                <w:rFonts w:ascii="Times New Roman" w:hAnsi="Times New Roman" w:cs="Times New Roman"/>
                <w:b/>
                <w:color w:val="000000"/>
              </w:rPr>
              <w:t>% di ribasso offerta</w:t>
            </w:r>
          </w:p>
        </w:tc>
      </w:tr>
      <w:tr w:rsidR="003142DA" w:rsidRPr="003142DA" w:rsidTr="003142DA">
        <w:trPr>
          <w:trHeight w:val="879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Descrizione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Quantità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 xml:space="preserve">Prezzo base di gara </w:t>
            </w:r>
            <w:r w:rsidRPr="003142DA">
              <w:rPr>
                <w:rFonts w:ascii="Times New Roman" w:hAnsi="Times New Roman" w:cs="Times New Roman"/>
                <w:b/>
                <w:color w:val="000000"/>
              </w:rPr>
              <w:t>soggetto a ribasso</w:t>
            </w:r>
          </w:p>
        </w:tc>
        <w:tc>
          <w:tcPr>
            <w:tcW w:w="1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Prezzo Offerto €/cadauno</w:t>
            </w:r>
          </w:p>
        </w:tc>
        <w:tc>
          <w:tcPr>
            <w:tcW w:w="2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Totale Offerta €</w:t>
            </w:r>
          </w:p>
        </w:tc>
        <w:tc>
          <w:tcPr>
            <w:tcW w:w="1134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</w:tr>
      <w:tr w:rsidR="003142DA" w:rsidRPr="003142DA" w:rsidTr="003142DA">
        <w:trPr>
          <w:trHeight w:val="2199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Bidoni l. 240 come da capitolato di gara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1250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 xml:space="preserve">€ 37,00 </w:t>
            </w:r>
          </w:p>
        </w:tc>
        <w:tc>
          <w:tcPr>
            <w:tcW w:w="1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……………………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(cifre)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…………………….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(lettere)</w:t>
            </w:r>
          </w:p>
        </w:tc>
        <w:tc>
          <w:tcPr>
            <w:tcW w:w="2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……………………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(cifre)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…………………….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(lettere)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……………………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(cifre)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…………………….</w:t>
            </w:r>
          </w:p>
          <w:p w:rsidR="003142DA" w:rsidRPr="003142DA" w:rsidRDefault="003142DA" w:rsidP="003142DA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142DA">
              <w:rPr>
                <w:rFonts w:ascii="Times New Roman" w:hAnsi="Times New Roman" w:cs="Times New Roman"/>
                <w:color w:val="000000"/>
              </w:rPr>
              <w:t>(lettere)</w:t>
            </w:r>
            <w:r>
              <w:rPr>
                <w:rFonts w:ascii="Times New Roman" w:hAnsi="Times New Roman" w:cs="Times New Roman"/>
                <w:color w:val="000000"/>
              </w:rPr>
              <w:t xml:space="preserve"> </w:t>
            </w:r>
          </w:p>
        </w:tc>
      </w:tr>
    </w:tbl>
    <w:p w:rsidR="003142DA" w:rsidRDefault="003142DA" w:rsidP="003142D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</w:rPr>
      </w:pPr>
    </w:p>
    <w:p w:rsidR="003142DA" w:rsidRPr="003142DA" w:rsidRDefault="003142DA" w:rsidP="003142D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</w:rPr>
      </w:pPr>
      <w:r w:rsidRPr="003142DA">
        <w:rPr>
          <w:rFonts w:ascii="Times New Roman" w:hAnsi="Times New Roman" w:cs="Times New Roman"/>
          <w:b/>
        </w:rPr>
        <w:t>Costi per la sicurezza ai sensi dell’art. 95 comma 10 D.Lgs. 50/2016 pari a €…………………….</w:t>
      </w:r>
    </w:p>
    <w:p w:rsidR="003142DA" w:rsidRPr="003142DA" w:rsidRDefault="003142DA" w:rsidP="003142DA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</w:rPr>
      </w:pPr>
      <w:r w:rsidRPr="003142DA">
        <w:rPr>
          <w:rFonts w:ascii="Times New Roman" w:hAnsi="Times New Roman" w:cs="Times New Roman"/>
          <w:b/>
        </w:rPr>
        <w:t>Costi per la manodopera ai sensi dell’art. 95 comma 10 D.Lgs. 50/2016 pari a €…………………….</w:t>
      </w:r>
    </w:p>
    <w:p w:rsidR="003142DA" w:rsidRPr="003142DA" w:rsidRDefault="003142DA" w:rsidP="003142D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color w:val="000000"/>
        </w:rPr>
      </w:pPr>
      <w:r w:rsidRPr="003142DA">
        <w:rPr>
          <w:rFonts w:ascii="Times New Roman" w:hAnsi="Times New Roman" w:cs="Times New Roman"/>
          <w:b/>
          <w:bCs/>
          <w:color w:val="000000"/>
        </w:rPr>
        <w:t>Prezzi indicati al netto di iva</w:t>
      </w:r>
    </w:p>
    <w:p w:rsidR="003142DA" w:rsidRPr="003142DA" w:rsidRDefault="003142DA" w:rsidP="003142D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Cs/>
          <w:color w:val="000000"/>
        </w:rPr>
      </w:pPr>
      <w:r w:rsidRPr="003142DA">
        <w:rPr>
          <w:rFonts w:ascii="Times New Roman" w:hAnsi="Times New Roman" w:cs="Times New Roman"/>
          <w:bCs/>
          <w:color w:val="000000"/>
        </w:rPr>
        <w:t xml:space="preserve">……………………lì………………                                                     </w:t>
      </w:r>
    </w:p>
    <w:p w:rsidR="003142DA" w:rsidRPr="003142DA" w:rsidRDefault="003142DA" w:rsidP="003142D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color w:val="000000"/>
        </w:rPr>
      </w:pPr>
      <w:r w:rsidRPr="003142DA">
        <w:rPr>
          <w:rFonts w:ascii="Times New Roman" w:hAnsi="Times New Roman" w:cs="Times New Roman"/>
          <w:bCs/>
          <w:color w:val="000000"/>
        </w:rPr>
        <w:t xml:space="preserve">                                                                                                                  timbro e firma</w:t>
      </w:r>
    </w:p>
    <w:p w:rsidR="003142DA" w:rsidRPr="003142DA" w:rsidRDefault="003142DA" w:rsidP="003142D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Cs/>
          <w:color w:val="000000"/>
        </w:rPr>
      </w:pPr>
      <w:r w:rsidRPr="003142DA">
        <w:rPr>
          <w:rFonts w:ascii="Times New Roman" w:hAnsi="Times New Roman" w:cs="Times New Roman"/>
          <w:bCs/>
          <w:color w:val="000000"/>
        </w:rPr>
        <w:t xml:space="preserve">                                                                                                              Legale Rappresentante</w:t>
      </w:r>
      <w:r>
        <w:rPr>
          <w:rFonts w:ascii="Times New Roman" w:hAnsi="Times New Roman" w:cs="Times New Roman"/>
          <w:bCs/>
          <w:color w:val="000000"/>
        </w:rPr>
        <w:t xml:space="preserve"> </w:t>
      </w:r>
    </w:p>
    <w:p w:rsidR="003142DA" w:rsidRDefault="003142DA" w:rsidP="003142D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</w:rPr>
      </w:pPr>
    </w:p>
    <w:p w:rsidR="00E00BB3" w:rsidRPr="003142DA" w:rsidRDefault="003142DA" w:rsidP="003142DA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</w:rPr>
      </w:pPr>
      <w:r w:rsidRPr="003142DA">
        <w:rPr>
          <w:rFonts w:ascii="Times New Roman" w:hAnsi="Times New Roman" w:cs="Times New Roman"/>
        </w:rPr>
        <w:t>ALLEGARE FOTOCOPIA DEL DOCUMENTO D’</w:t>
      </w:r>
      <w:r>
        <w:rPr>
          <w:rFonts w:ascii="Times New Roman" w:hAnsi="Times New Roman" w:cs="Times New Roman"/>
        </w:rPr>
        <w:t>IDENTITA’ IN CORSO DI VALIDITA</w:t>
      </w:r>
    </w:p>
    <w:sectPr w:rsidR="00E00BB3" w:rsidRPr="003142DA" w:rsidSect="00983136">
      <w:headerReference w:type="default" r:id="rId8"/>
      <w:footerReference w:type="default" r:id="rId9"/>
      <w:headerReference w:type="first" r:id="rId10"/>
      <w:footerReference w:type="first" r:id="rId11"/>
      <w:type w:val="continuous"/>
      <w:pgSz w:w="11906" w:h="16838"/>
      <w:pgMar w:top="1530" w:right="1134" w:bottom="1134" w:left="1134" w:header="284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44EEB" w:rsidRDefault="00B44EEB" w:rsidP="00E12A95">
      <w:pPr>
        <w:spacing w:after="0" w:line="240" w:lineRule="auto"/>
      </w:pPr>
      <w:r>
        <w:separator/>
      </w:r>
    </w:p>
  </w:endnote>
  <w:endnote w:type="continuationSeparator" w:id="0">
    <w:p w:rsidR="00B44EEB" w:rsidRDefault="00B44EEB" w:rsidP="00E12A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altName w:val="Calibri"/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13322930"/>
      <w:docPartObj>
        <w:docPartGallery w:val="Page Numbers (Bottom of Page)"/>
        <w:docPartUnique/>
      </w:docPartObj>
    </w:sdtPr>
    <w:sdtEndPr/>
    <w:sdtContent>
      <w:p w:rsidR="007255B0" w:rsidRDefault="009D5C4F">
        <w:pPr>
          <w:pStyle w:val="Pidipagina"/>
          <w:jc w:val="right"/>
        </w:pPr>
        <w:r>
          <w:fldChar w:fldCharType="begin"/>
        </w:r>
        <w:r w:rsidR="007255B0">
          <w:instrText>PAGE   \* MERGEFORMAT</w:instrText>
        </w:r>
        <w:r>
          <w:fldChar w:fldCharType="separate"/>
        </w:r>
        <w:r w:rsidR="00B44EEB">
          <w:rPr>
            <w:noProof/>
          </w:rPr>
          <w:t>1</w:t>
        </w:r>
        <w:r>
          <w:fldChar w:fldCharType="end"/>
        </w:r>
      </w:p>
    </w:sdtContent>
  </w:sdt>
  <w:p w:rsidR="007255B0" w:rsidRDefault="007255B0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583E1E">
    <w:pPr>
      <w:pStyle w:val="Pidipagina"/>
    </w:pPr>
    <w:r>
      <w:rPr>
        <w:rFonts w:ascii="Arial" w:hAnsi="Arial" w:cs="Arial"/>
        <w:noProof/>
        <w:sz w:val="20"/>
        <w:lang w:eastAsia="it-IT"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46B2EDC0" wp14:editId="5957B00C">
              <wp:simplePos x="0" y="0"/>
              <wp:positionH relativeFrom="margin">
                <wp:align>left</wp:align>
              </wp:positionH>
              <wp:positionV relativeFrom="paragraph">
                <wp:posOffset>1065530</wp:posOffset>
              </wp:positionV>
              <wp:extent cx="5892800" cy="222885"/>
              <wp:effectExtent l="0" t="0" r="3175" b="0"/>
              <wp:wrapNone/>
              <wp:docPr id="5" name="Gruppo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892800" cy="222885"/>
                        <a:chOff x="0" y="0"/>
                        <a:chExt cx="58928" cy="2228"/>
                      </a:xfrm>
                    </wpg:grpSpPr>
                    <wps:wsp>
                      <wps:cNvPr id="6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1314" y="0"/>
                          <a:ext cx="57614" cy="222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4981" w:rsidRPr="00425F58" w:rsidRDefault="00E94981" w:rsidP="00E94981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</w:pPr>
                            <w:r w:rsidRPr="00425F58"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  <w:t>Usa con intelligenza la tecnologia, evita di stampare questo foglio: risparmi risorse e fai felice noi e l'ambiente.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7" name="Immagine 4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62"/>
                          <a:ext cx="2063" cy="2064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38" o:spid="_x0000_s1026" style="position:absolute;margin-left:0;margin-top:83.9pt;width:464pt;height:17.55pt;z-index:251679744;mso-position-horizontal:left;mso-position-horizontal-relative:margin" coordsize="58928,22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7" type="#_x0000_t202" style="position:absolute;left:1314;width:57614;height:2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VPdsIA&#10;AADaAAAADwAAAGRycy9kb3ducmV2LnhtbESPy2rDMBBF94H8g5hCd4mcQE1wLYdSKJSQRR5ddDlI&#10;U8u1NXIsJXH+PgoUurzcx+GW69F14kJDaDwrWMwzEMTam4ZrBV/Hj9kKRIjIBjvPpOBGAdbVdFJi&#10;YfyV93Q5xFqkEQ4FKrAx9oWUQVtyGOa+J07ejx8cxiSHWpoBr2ncdXKZZbl02HAiWOzp3ZJuD2eX&#10;INugz3t/+l1sW/lt2xxfdnaj1PPT+PYKItIY/8N/7U+jIIfHlXQDZH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RU92wgAAANoAAAAPAAAAAAAAAAAAAAAAAJgCAABkcnMvZG93&#10;bnJldi54bWxQSwUGAAAAAAQABAD1AAAAhwMAAAAA&#10;" stroked="f">
                <v:textbox style="mso-fit-shape-to-text:t">
                  <w:txbxContent>
                    <w:p w:rsidR="00E94981" w:rsidRPr="00425F58" w:rsidRDefault="00E94981" w:rsidP="00E94981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</w:pPr>
                      <w:r w:rsidRPr="00425F58"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  <w:t>Usa con intelligenza la tecnologia, evita di stampare questo foglio: risparmi risorse e fai felice noi e l'ambiente.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0" o:spid="_x0000_s1028" type="#_x0000_t75" style="position:absolute;top:62;width:2063;height:20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0aIzBAAAA2gAAAA8AAABkcnMvZG93bnJldi54bWxEj0FrAjEUhO8F/0N4grea1WIrW7OLFEo9&#10;Wq33x+Z1s+3mZU2iu/rrG0HocZiZb5hVOdhWnMmHxrGC2TQDQVw53XCt4Gv//rgEESKyxtYxKbhQ&#10;gLIYPaww167nTzrvYi0ShEOOCkyMXS5lqAxZDFPXESfv23mLMUlfS+2xT3DbynmWPUuLDacFgx29&#10;Gap+dyerwC7muD49Hcgseqf99nL96I8/Sk3Gw/oVRKQh/ofv7Y1W8AK3K+kGyOI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L0aIzBAAAA2gAAAA8AAAAAAAAAAAAAAAAAnwIA&#10;AGRycy9kb3ducmV2LnhtbFBLBQYAAAAABAAEAPcAAACNAwAAAAA=&#10;">
                <v:imagedata r:id="rId2" o:title=""/>
              </v:shape>
              <w10:wrap anchorx="margin"/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1409A6E9" wp14:editId="5154F75C">
              <wp:simplePos x="0" y="0"/>
              <wp:positionH relativeFrom="column">
                <wp:posOffset>4580255</wp:posOffset>
              </wp:positionH>
              <wp:positionV relativeFrom="paragraph">
                <wp:posOffset>191770</wp:posOffset>
              </wp:positionV>
              <wp:extent cx="2724150" cy="748665"/>
              <wp:effectExtent l="0" t="1270" r="1270" b="2540"/>
              <wp:wrapNone/>
              <wp:docPr id="1" name="Gruppo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724150" cy="748665"/>
                        <a:chOff x="0" y="0"/>
                        <a:chExt cx="27242" cy="7492"/>
                      </a:xfrm>
                    </wpg:grpSpPr>
                    <wps:wsp>
                      <wps:cNvPr id="3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445" y="0"/>
                          <a:ext cx="22797" cy="74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4981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Sito: www.asmaq.it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Email: asmaq@pec.it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Tel. Centralino: 0862 4459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01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Fax: 0862 315437</w:t>
                            </w:r>
                          </w:p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Facebook.com/</w:t>
                            </w:r>
                            <w:r w:rsidRPr="00221625">
                              <w:rPr>
                                <w:rFonts w:ascii="Arial" w:hAnsi="Arial" w:cs="Arial"/>
                                <w:sz w:val="18"/>
                              </w:rPr>
                              <w:t>asmlaquila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" name="Immagine 3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814"/>
                          <a:ext cx="4572" cy="457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31" o:spid="_x0000_s1029" style="position:absolute;margin-left:360.65pt;margin-top:15.1pt;width:214.5pt;height:58.95pt;z-index:251675648" coordsize="27242,74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">
              <v:shape id="Casella di testo 2" o:spid="_x0000_s1030" type="#_x0000_t202" style="position:absolute;left:4445;width:22797;height:7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CoI8IA&#10;AADaAAAADwAAAGRycy9kb3ducmV2LnhtbESP0YrCMBRE3wX/IVxhX2RNddVq1yjuguKrrh9w21zb&#10;ss1NaaKtf28EwcdhZs4wq01nKnGjxpWWFYxHEQjizOqScwXnv93nAoTzyBory6TgTg42635vhYm2&#10;LR/pdvK5CBB2CSoovK8TKV1WkEE3sjVx8C62MeiDbHKpG2wD3FRyEkVzabDksFBgTb8FZf+nq1Fw&#10;ObTD2bJN9/4cH6fzHyzj1N6V+hh0228Qnjr/Dr/aB63gC55Xwg2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0KgjwgAAANoAAAAPAAAAAAAAAAAAAAAAAJgCAABkcnMvZG93&#10;bnJldi54bWxQSwUGAAAAAAQABAD1AAAAhwMAAAAA&#10;" stroked="f">
                <v:textbox>
                  <w:txbxContent>
                    <w:p w:rsidR="00E94981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>Sito: www.asmaq.it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Email: asmaq@pec.it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Tel. Centralino: 0862 4459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01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Fax: 0862 315437</w:t>
                      </w:r>
                    </w:p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>Facebook.com/</w:t>
                      </w:r>
                      <w:r w:rsidRPr="00221625">
                        <w:rPr>
                          <w:rFonts w:ascii="Arial" w:hAnsi="Arial" w:cs="Arial"/>
                          <w:sz w:val="18"/>
                        </w:rPr>
                        <w:t>asmlaquila</w:t>
                      </w:r>
                    </w:p>
                  </w:txbxContent>
                </v:textbox>
              </v:shape>
              <v:shape id="Immagine 36" o:spid="_x0000_s1031" type="#_x0000_t75" style="position:absolute;top:814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/mYunAAAAA2gAAAA8AAABkcnMvZG93bnJldi54bWxEj8FuwjAQRO+V+g/WVuJWHCiqSsCgCgqi&#10;R1I+YBUvcUS8Tm0Hwt9jJCSOo5l5o5kve9uIM/lQO1YwGmYgiEuna64UHP42718gQkTW2DgmBVcK&#10;sFy8vswx1+7CezoXsRIJwiFHBSbGNpcylIYshqFriZN3dN5iTNJXUnu8JLht5DjLPqXFmtOCwZZW&#10;hspT0dlEWeO088U62o/u9Nvg/0+5NQelBm/99wxEpD4+w4/2TiuYwP1KugFyc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+Zi6cAAAADaAAAADwAAAAAAAAAAAAAAAACfAgAA&#10;ZHJzL2Rvd25yZXYueG1sUEsFBgAAAAAEAAQA9wAAAIwDAAAAAA==&#10;">
                <v:imagedata r:id="rId4" o:title=""/>
              </v:shape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43A25F89" wp14:editId="4737DFD0">
              <wp:simplePos x="0" y="0"/>
              <wp:positionH relativeFrom="column">
                <wp:posOffset>2042160</wp:posOffset>
              </wp:positionH>
              <wp:positionV relativeFrom="paragraph">
                <wp:posOffset>191770</wp:posOffset>
              </wp:positionV>
              <wp:extent cx="2711450" cy="532130"/>
              <wp:effectExtent l="0" t="0" r="0" b="1270"/>
              <wp:wrapNone/>
              <wp:docPr id="15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711450" cy="532130"/>
                        <a:chOff x="0" y="0"/>
                        <a:chExt cx="2711798" cy="532356"/>
                      </a:xfrm>
                    </wpg:grpSpPr>
                    <wps:wsp>
                      <wps:cNvPr id="20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32148" y="0"/>
                          <a:ext cx="2279650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Sede legale: Via dell’Industria snc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Zona Industriale di Bazzano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67100 L’Aquila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 xml:space="preserve"> (AQ)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21" name="Immagine 21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75156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5" o:spid="_x0000_s1032" style="position:absolute;margin-left:160.8pt;margin-top:15.1pt;width:213.5pt;height:41.9pt;z-index:251674624" coordsize="27117,53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">
              <v:shape id="Casella di testo 2" o:spid="_x0000_s1033" type="#_x0000_t202" style="position:absolute;left:4321;width:22796;height:49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Qta78A&#10;AADbAAAADwAAAGRycy9kb3ducmV2LnhtbERPTWvCQBC9F/wPywje6kZBKdFVRCgU8aC2hx6H7JiN&#10;yc7G7Krx3zuHQo+P971c975Rd+piFdjAZJyBIi6Crbg08PP9+f4BKiZki01gMvCkCOvV4G2JuQ0P&#10;PtL9lEolIRxzNOBSanOtY+HIYxyHlli4c+g8JoFdqW2HDwn3jZ5m2Vx7rFgaHLa0dVTUp5uXkn0s&#10;bsdwvUz2tf519RxnB7czZjTsNwtQifr0L/5zf1kDU1kvX+QH6N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4dC1rvwAAANsAAAAPAAAAAAAAAAAAAAAAAJgCAABkcnMvZG93bnJl&#10;di54bWxQSwUGAAAAAAQABAD1AAAAhAMAAAAA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>Sede legale: Via dell’Industria snc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Zona Industriale di Bazzano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67100 L’Aquila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 xml:space="preserve"> (AQ)</w:t>
                      </w:r>
                    </w:p>
                  </w:txbxContent>
                </v:textbox>
              </v:shape>
              <v:shape id="Immagine 21" o:spid="_x0000_s1034" type="#_x0000_t75" style="position:absolute;top:751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NMNbFAAAA2wAAAA8AAABkcnMvZG93bnJldi54bWxEj81qwzAQhO+FvIPYQi6lkW1wKU5kUwKB&#10;BHpx0kKPW2v9Q6yVseTEzdNHhUKPw8x8w2yK2fTiQqPrLCuIVxEI4srqjhsFH6fd8ysI55E19pZJ&#10;wQ85KPLFwwYzba9c0uXoGxEg7DJU0Ho/ZFK6qiWDbmUH4uDVdjTogxwbqUe8BrjpZRJFL9Jgx2Gh&#10;xYG2LVXn42QUmKGU9elr+u76Gx8+0+opfU8mpZaP89sahKfZ/4f/2nutIInh90v4ATK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1TTDWxQAAANsAAAAPAAAAAAAAAAAAAAAA&#10;AJ8CAABkcnMvZG93bnJldi54bWxQSwUGAAAAAAQABAD3AAAAkQMAAAAA&#10;">
                <v:imagedata r:id="rId6" o:title=""/>
                <v:path arrowok="t"/>
              </v:shape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3600" behindDoc="0" locked="0" layoutInCell="1" allowOverlap="1" wp14:anchorId="45920E9F" wp14:editId="0F47BE5C">
              <wp:simplePos x="0" y="0"/>
              <wp:positionH relativeFrom="column">
                <wp:posOffset>-463550</wp:posOffset>
              </wp:positionH>
              <wp:positionV relativeFrom="paragraph">
                <wp:posOffset>191770</wp:posOffset>
              </wp:positionV>
              <wp:extent cx="2498783" cy="626744"/>
              <wp:effectExtent l="0" t="0" r="0" b="2540"/>
              <wp:wrapNone/>
              <wp:docPr id="12" name="Gruppo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498783" cy="626744"/>
                        <a:chOff x="0" y="0"/>
                        <a:chExt cx="2498940" cy="636415"/>
                      </a:xfrm>
                    </wpg:grpSpPr>
                    <wps:wsp>
                      <wps:cNvPr id="13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50937" y="0"/>
                          <a:ext cx="2048003" cy="6364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t>ASM Spa L'Aquila</w:t>
                            </w: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cr/>
                              <w:t>Aquilana Società Multiservizi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CF e P.IVA: 01413740661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14" name="Immagine 14"/>
                        <pic:cNvPicPr>
                          <a:picLocks noChangeAspect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68893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2" o:spid="_x0000_s1035" style="position:absolute;margin-left:-36.5pt;margin-top:15.1pt;width:196.75pt;height:49.35pt;z-index:251673600" coordsize="24989,63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">
              <v:shape id="Casella di testo 2" o:spid="_x0000_s1036" type="#_x0000_t202" style="position:absolute;left:4509;width:20480;height:63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p5ocQA&#10;AADbAAAADwAAAGRycy9kb3ducmV2LnhtbESPQWvCQBCF74X+h2UK3pqNFkNJXaUUClI8GO2hx2F3&#10;mk2TnU2zq8Z/7wqCtxnem/e9WaxG14kjDaHxrGCa5SCItTcN1wq+95/PryBCRDbYeSYFZwqwWj4+&#10;LLA0/sQVHXexFimEQ4kKbIx9KWXQlhyGzPfESfv1g8OY1qGWZsBTCnednOV5IR02nAgWe/qwpNvd&#10;wSXIJuhD5f//pptW/ti2wPnWfik1eRrf30BEGuPdfLtem1T/Ba6/pAHk8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KeaHEAAAA2wAAAA8AAAAAAAAAAAAAAAAAmAIAAGRycy9k&#10;b3ducmV2LnhtbFBLBQYAAAAABAAEAPUAAACJAwAAAAA=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t>ASM Spa L'Aquila</w:t>
                      </w: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cr/>
                        <w:t>Aquilana Società Multiservizi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CF e P.IVA: 01413740661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</w:r>
                    </w:p>
                  </w:txbxContent>
                </v:textbox>
              </v:shape>
              <v:shape id="Immagine 14" o:spid="_x0000_s1037" type="#_x0000_t75" style="position:absolute;top:688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Uk1zAAAAA2wAAAA8AAABkcnMvZG93bnJldi54bWxET0uLwjAQvgv7H8II3jT1tSxdoyyC4Enw&#10;0YO3oZltis2kNFHj/vqNIHibj+85i1W0jbhR52vHCsajDARx6XTNlYLTcTP8AuEDssbGMSl4kIfV&#10;8qO3wFy7O+/pdgiVSCHsc1RgQmhzKX1pyKIfuZY4cb+usxgS7CqpO7yncNvISZZ9Sos1pwaDLa0N&#10;lZfD1SrYm1i4anK28ZLNd1v+42J3nio16MefbxCBYniLX+6tTvNn8PwlHSCX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lSTXMAAAADbAAAADwAAAAAAAAAAAAAAAACfAgAA&#10;ZHJzL2Rvd25yZXYueG1sUEsFBgAAAAAEAAQA9wAAAIwDAAAAAA==&#10;">
                <v:imagedata r:id="rId8" o:title=""/>
                <v:path arrowok="t"/>
              </v:shape>
            </v:group>
          </w:pict>
        </mc:Fallback>
      </mc:AlternateContent>
    </w:r>
    <w:r w:rsidR="00E94981" w:rsidRPr="00E94981">
      <w:rPr>
        <w:noProof/>
        <w:lang w:eastAsia="it-IT"/>
      </w:rPr>
      <w:drawing>
        <wp:anchor distT="0" distB="0" distL="114300" distR="114300" simplePos="0" relativeHeight="251672576" behindDoc="0" locked="0" layoutInCell="1" allowOverlap="1" wp14:anchorId="4E5E85AB" wp14:editId="1B3ADE72">
          <wp:simplePos x="0" y="0"/>
          <wp:positionH relativeFrom="page">
            <wp:posOffset>-61926</wp:posOffset>
          </wp:positionH>
          <wp:positionV relativeFrom="paragraph">
            <wp:posOffset>0</wp:posOffset>
          </wp:positionV>
          <wp:extent cx="7927975" cy="78740"/>
          <wp:effectExtent l="19050" t="0" r="0" b="0"/>
          <wp:wrapNone/>
          <wp:docPr id="37" name="Immagine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linea.png"/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7975" cy="787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44EEB" w:rsidRDefault="00B44EEB" w:rsidP="00E12A95">
      <w:pPr>
        <w:spacing w:after="0" w:line="240" w:lineRule="auto"/>
      </w:pPr>
      <w:r>
        <w:separator/>
      </w:r>
    </w:p>
  </w:footnote>
  <w:footnote w:type="continuationSeparator" w:id="0">
    <w:p w:rsidR="00B44EEB" w:rsidRDefault="00B44EEB" w:rsidP="00E12A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2A95" w:rsidRDefault="00583E1E" w:rsidP="004F4EBE">
    <w:pPr>
      <w:pStyle w:val="Intestazione"/>
      <w:tabs>
        <w:tab w:val="left" w:pos="8715"/>
      </w:tabs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8719" behindDoc="0" locked="0" layoutInCell="1" allowOverlap="1" wp14:anchorId="19736953" wp14:editId="7B9C6001">
              <wp:simplePos x="0" y="0"/>
              <wp:positionH relativeFrom="column">
                <wp:posOffset>-278130</wp:posOffset>
              </wp:positionH>
              <wp:positionV relativeFrom="paragraph">
                <wp:posOffset>-698500</wp:posOffset>
              </wp:positionV>
              <wp:extent cx="6356985" cy="655320"/>
              <wp:effectExtent l="0" t="0" r="5715" b="0"/>
              <wp:wrapNone/>
              <wp:docPr id="42" name="Gruppo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356985" cy="655320"/>
                        <a:chOff x="0" y="0"/>
                        <a:chExt cx="6356965" cy="655320"/>
                      </a:xfrm>
                    </wpg:grpSpPr>
                    <pic:pic xmlns:pic="http://schemas.openxmlformats.org/drawingml/2006/picture">
                      <pic:nvPicPr>
                        <pic:cNvPr id="8" name="Immagine 1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76525" cy="655320"/>
                        </a:xfrm>
                        <a:prstGeom prst="rect">
                          <a:avLst/>
                        </a:prstGeom>
                      </pic:spPr>
                    </pic:pic>
                    <wpg:grpSp>
                      <wpg:cNvPr id="29" name="Gruppo 29"/>
                      <wpg:cNvGrpSpPr/>
                      <wpg:grpSpPr>
                        <a:xfrm>
                          <a:off x="4371033" y="80387"/>
                          <a:ext cx="1985932" cy="467995"/>
                          <a:chOff x="0" y="0"/>
                          <a:chExt cx="1985932" cy="467995"/>
                        </a:xfrm>
                      </wpg:grpSpPr>
                      <pic:pic xmlns:pic="http://schemas.openxmlformats.org/drawingml/2006/picture">
                        <pic:nvPicPr>
                          <pic:cNvPr id="30" name="Immagine 30"/>
                          <pic:cNvPicPr>
                            <a:picLocks noChangeAspect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17302" y="0"/>
                            <a:ext cx="468630" cy="467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" name="Immagine 32"/>
                          <pic:cNvPicPr>
                            <a:picLocks noChangeAspect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097"/>
                            <a:ext cx="342265" cy="443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" name="Immagine 33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5126" y="20097"/>
                            <a:ext cx="341630" cy="4425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" name="Immagine 34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2563" y="20097"/>
                            <a:ext cx="339725" cy="440690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42" o:spid="_x0000_s1026" style="position:absolute;margin-left:-21.9pt;margin-top:-55pt;width:500.55pt;height:51.6pt;z-index:251678719" coordsize="63569,655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" o:spid="_x0000_s1027" type="#_x0000_t75" style="position:absolute;width:26765;height:65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9/8C/AAAA2gAAAA8AAABkcnMvZG93bnJldi54bWxET81qwkAQvhd8h2UEb3WigaLRVUQsFnpq&#10;9AHG7JhEs7Mhu41pn757KHj8+P7X28E2qufO1040zKYJKJbCmVpKDefT++sClA8khhonrOGHPWw3&#10;o5c1ZcY95Iv7PJQqhojPSEMVQpsh+qJiS37qWpbIXV1nKUTYlWg6esRw2+A8Sd7QUi2xoaKW9xUX&#10;9/zbavB4u/3i5ThPzxiWvj9c0jT/1HoyHnYrUIGH8BT/uz+Mhrg1Xok3ADd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/ff/AvwAAANoAAAAPAAAAAAAAAAAAAAAAAJ8CAABk&#10;cnMvZG93bnJldi54bWxQSwUGAAAAAAQABAD3AAAAiwMAAAAA&#10;">
                <v:imagedata r:id="rId6" o:title=""/>
                <v:path arrowok="t"/>
              </v:shape>
              <v:group id="Gruppo 29" o:spid="_x0000_s1028" style="position:absolute;left:43710;top:803;width:19859;height:4680" coordsize="19859,4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<v:shape id="Immagine 30" o:spid="_x0000_s1029" type="#_x0000_t75" style="position:absolute;left:15173;width:4686;height:46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Y7zC/AAAA2wAAAA8AAABkcnMvZG93bnJldi54bWxET0trwkAQvhf8D8sIvdWNFURSV2kDohcP&#10;PvA8ZsckNDsbdrdJ+u+dQ6HHj++93o6uVT2F2Hg2MJ9loIhLbxuuDFwvu7cVqJiQLbaeycAvRdhu&#10;Ji9rzK0f+ET9OVVKQjjmaKBOqcu1jmVNDuPMd8TCPXxwmASGStuAg4S7Vr9n2VI7bFgaauyoqKn8&#10;Pv84A4tlKB57f/g6dfpW3bMiDaE/GvM6HT8/QCUa07/4z32w4pP18kV+gN48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jGO8wvwAAANsAAAAPAAAAAAAAAAAAAAAAAJ8CAABk&#10;cnMvZG93bnJldi54bWxQSwUGAAAAAAQABAD3AAAAiwMAAAAA&#10;">
                  <v:imagedata r:id="rId7" o:title=""/>
                  <v:path arrowok="t"/>
                </v:shape>
                <v:shape id="Immagine 32" o:spid="_x0000_s1030" type="#_x0000_t75" style="position:absolute;top:200;width:3422;height:44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qxLzFAAAA2wAAAA8AAABkcnMvZG93bnJldi54bWxEj0FrwkAUhO+F/oflFbw1m6qVEF2lCGqg&#10;J5NSenxmX5PQ7NuYXU38992C0OMwM98wq81oWnGl3jWWFbxEMQji0uqGKwUfxe45AeE8ssbWMim4&#10;kYPN+vFhham2Ax/pmvtKBAi7FBXU3neplK6syaCLbEccvG/bG/RB9pXUPQ4Bblo5jeOFNNhwWKix&#10;o21N5U9+MQoyc/tMzofX/KvIz0ed2NN+MX9XavI0vi1BeBr9f/jezrSC2RT+voQfIN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KsS8xQAAANsAAAAPAAAAAAAAAAAAAAAA&#10;AJ8CAABkcnMvZG93bnJldi54bWxQSwUGAAAAAAQABAD3AAAAkQMAAAAA&#10;">
                  <v:imagedata r:id="rId8" o:title=""/>
                  <v:path arrowok="t"/>
                </v:shape>
                <v:shape id="Immagine 33" o:spid="_x0000_s1031" type="#_x0000_t75" style="position:absolute;left:10651;top:200;width:3416;height:44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T2knDAAAA2wAAAA8AAABkcnMvZG93bnJldi54bWxEj0GLwjAUhO8L/ofwhL0smlRhkWoUFQT3&#10;pOt68Phonm21eSlN1OqvN4Kwx2FmvmEms9ZW4kqNLx1rSPoKBHHmTMm5hv3fqjcC4QOywcoxabiT&#10;h9m08zHB1Lgb/9J1F3IRIexT1FCEUKdS+qwgi77vauLoHV1jMUTZ5NI0eItwW8mBUt/SYslxocCa&#10;lgVl593FaljS9q7Ug07JwZ5WyXlPm5/Fl9af3XY+BhGoDf/hd3ttNAyH8PoSf4CcP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pPaScMAAADbAAAADwAAAAAAAAAAAAAAAACf&#10;AgAAZHJzL2Rvd25yZXYueG1sUEsFBgAAAAAEAAQA9wAAAI8DAAAAAA==&#10;">
                  <v:imagedata r:id="rId9" o:title=""/>
                  <v:path arrowok="t"/>
                </v:shape>
                <v:shape id="Immagine 34" o:spid="_x0000_s1032" type="#_x0000_t75" style="position:absolute;left:5325;top:200;width:3397;height:44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Qi7HFAAAA2wAAAA8AAABkcnMvZG93bnJldi54bWxEj91qwkAUhO+FvsNyhN7pxlqtxGykVJT2&#10;QvCnD3DMHpPg7tmQ3Wrq03cLgpfDzHzDZIvOGnGh1teOFYyGCQjiwumaSwXfh9VgBsIHZI3GMSn4&#10;JQ+L/KmXYardlXd02YdSRAj7FBVUITSplL6oyKIfuoY4eifXWgxRtqXULV4j3Br5kiRTabHmuFBh&#10;Qx8VFef9j1Wwue3W8jAxy8L403RzfJvcaPul1HO/e5+DCNSFR/je/tQKxq/w/yX+AJn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UIuxxQAAANsAAAAPAAAAAAAAAAAAAAAA&#10;AJ8CAABkcnMvZG93bnJldi54bWxQSwUGAAAAAAQABAD3AAAAkQMAAAAA&#10;">
                  <v:imagedata r:id="rId10" o:title=""/>
                  <v:path arrowok="t"/>
                </v:shape>
              </v:group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983136">
    <w:pPr>
      <w:pStyle w:val="Intestazione"/>
    </w:pPr>
    <w:r>
      <w:rPr>
        <w:noProof/>
        <w:lang w:eastAsia="it-IT"/>
      </w:rPr>
      <w:drawing>
        <wp:inline distT="0" distB="0" distL="0" distR="0" wp14:anchorId="391BF1D0" wp14:editId="00187E53">
          <wp:extent cx="6118860" cy="640080"/>
          <wp:effectExtent l="19050" t="0" r="0" b="0"/>
          <wp:docPr id="2" name="Immagine 2" descr="C:\Users\ente\Desktop\testat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ente\Desktop\testata1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6400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defaultTabStop w:val="708"/>
  <w:hyphenationZone w:val="283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4FE2"/>
    <w:rsid w:val="000B1868"/>
    <w:rsid w:val="001C672E"/>
    <w:rsid w:val="00221625"/>
    <w:rsid w:val="002439EA"/>
    <w:rsid w:val="002728DA"/>
    <w:rsid w:val="00280B94"/>
    <w:rsid w:val="0031363B"/>
    <w:rsid w:val="003142DA"/>
    <w:rsid w:val="00333D66"/>
    <w:rsid w:val="00354FE2"/>
    <w:rsid w:val="00425F58"/>
    <w:rsid w:val="00441AFE"/>
    <w:rsid w:val="004B5EAE"/>
    <w:rsid w:val="004F4EBE"/>
    <w:rsid w:val="00513C35"/>
    <w:rsid w:val="005671F9"/>
    <w:rsid w:val="00583E1E"/>
    <w:rsid w:val="005C3C91"/>
    <w:rsid w:val="005D1B96"/>
    <w:rsid w:val="00601B1F"/>
    <w:rsid w:val="00616A76"/>
    <w:rsid w:val="0064668A"/>
    <w:rsid w:val="00660F11"/>
    <w:rsid w:val="006809E0"/>
    <w:rsid w:val="006A1188"/>
    <w:rsid w:val="006F691C"/>
    <w:rsid w:val="007255B0"/>
    <w:rsid w:val="00796171"/>
    <w:rsid w:val="007A163E"/>
    <w:rsid w:val="00811F11"/>
    <w:rsid w:val="008B23F2"/>
    <w:rsid w:val="00917A73"/>
    <w:rsid w:val="00953C25"/>
    <w:rsid w:val="00983136"/>
    <w:rsid w:val="009B0F6B"/>
    <w:rsid w:val="009D5C4F"/>
    <w:rsid w:val="00A34983"/>
    <w:rsid w:val="00B44EEB"/>
    <w:rsid w:val="00BA170E"/>
    <w:rsid w:val="00BF5A57"/>
    <w:rsid w:val="00C52495"/>
    <w:rsid w:val="00C663BD"/>
    <w:rsid w:val="00C84FAA"/>
    <w:rsid w:val="00CD7CE8"/>
    <w:rsid w:val="00CE7CF6"/>
    <w:rsid w:val="00D14A8E"/>
    <w:rsid w:val="00D219C0"/>
    <w:rsid w:val="00E00BB3"/>
    <w:rsid w:val="00E12A95"/>
    <w:rsid w:val="00E5034D"/>
    <w:rsid w:val="00E629B9"/>
    <w:rsid w:val="00E71296"/>
    <w:rsid w:val="00E8261D"/>
    <w:rsid w:val="00E94981"/>
    <w:rsid w:val="00ED058C"/>
    <w:rsid w:val="00EF1583"/>
    <w:rsid w:val="00F84600"/>
    <w:rsid w:val="00FB099C"/>
    <w:rsid w:val="00FD59D1"/>
    <w:rsid w:val="00FE2057"/>
    <w:rsid w:val="00FF54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D5C4F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D5C4F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984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9.png"/><Relationship Id="rId3" Type="http://schemas.openxmlformats.org/officeDocument/2006/relationships/image" Target="media/image12.png"/><Relationship Id="rId7" Type="http://schemas.openxmlformats.org/officeDocument/2006/relationships/image" Target="media/image16.png"/><Relationship Id="rId2" Type="http://schemas.openxmlformats.org/officeDocument/2006/relationships/image" Target="media/image13.png"/><Relationship Id="rId1" Type="http://schemas.openxmlformats.org/officeDocument/2006/relationships/image" Target="media/image11.png"/><Relationship Id="rId6" Type="http://schemas.openxmlformats.org/officeDocument/2006/relationships/image" Target="media/image17.png"/><Relationship Id="rId5" Type="http://schemas.openxmlformats.org/officeDocument/2006/relationships/image" Target="media/image14.png"/><Relationship Id="rId4" Type="http://schemas.openxmlformats.org/officeDocument/2006/relationships/image" Target="media/image15.png"/><Relationship Id="rId9" Type="http://schemas.openxmlformats.org/officeDocument/2006/relationships/image" Target="media/image18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jpe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png"/><Relationship Id="rId9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tan%20Design\2018\ASM%20L'Aquila\Carta%20Intestata\Carta%20Intestata%20ASM%20L'Aquila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FB1D7B-9044-4E6B-B2DB-0E69C537DB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Carta Intestata ASM L'Aquila.dotx</Template>
  <TotalTime>0</TotalTime>
  <Pages>1</Pages>
  <Words>342</Words>
  <Characters>1954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Lavoro</dc:creator>
  <cp:lastModifiedBy>ASM</cp:lastModifiedBy>
  <cp:revision>3</cp:revision>
  <cp:lastPrinted>2018-04-13T10:53:00Z</cp:lastPrinted>
  <dcterms:created xsi:type="dcterms:W3CDTF">2020-06-23T07:31:00Z</dcterms:created>
  <dcterms:modified xsi:type="dcterms:W3CDTF">2020-06-23T07:53:00Z</dcterms:modified>
</cp:coreProperties>
</file>