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0C05DE">
        <w:rPr>
          <w:rFonts w:ascii="Times New Roman" w:hAnsi="Times New Roman" w:cs="Times New Roman"/>
          <w:b/>
          <w:bCs/>
          <w:color w:val="000000"/>
        </w:rPr>
        <w:t>Modulo a colonne  Offerta Economica                                                                                       Allegato D 3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0C05DE">
        <w:rPr>
          <w:rFonts w:ascii="Times New Roman" w:hAnsi="Times New Roman" w:cs="Times New Roman"/>
          <w:b/>
        </w:rPr>
        <w:t xml:space="preserve">        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0C05DE">
        <w:rPr>
          <w:rFonts w:ascii="Times New Roman" w:hAnsi="Times New Roman" w:cs="Times New Roman"/>
          <w:b/>
        </w:rPr>
        <w:t xml:space="preserve"> Spett.le ASM S.p.A.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0C05DE">
        <w:rPr>
          <w:rFonts w:ascii="Times New Roman" w:hAnsi="Times New Roman" w:cs="Times New Roman"/>
          <w:b/>
        </w:rPr>
        <w:t xml:space="preserve">                                                                                             Via dell’Industria snc Z.I. di Bazzano L’Aquila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</w:p>
    <w:p w:rsidR="00F9592F" w:rsidRDefault="00F9592F" w:rsidP="00F9592F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000000"/>
          <w:lang w:eastAsia="it-IT"/>
        </w:rPr>
      </w:pPr>
      <w:r w:rsidRPr="001B10B3">
        <w:rPr>
          <w:rFonts w:ascii="Times New Roman" w:hAnsi="Times New Roman" w:cs="Times New Roman"/>
          <w:b/>
        </w:rPr>
        <w:t xml:space="preserve">PROCEDURA DI GARA SOTTO SOGLIA AI SENSI DELL’ART. 36 DEL D.LGS 50/2016 E S.M.I. PER L’AFFIDAMENTO DELLA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FORNITURA DI BIDONI CARRELLATI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 DA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L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ITRI. 360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L</w:t>
      </w:r>
      <w:r>
        <w:rPr>
          <w:rFonts w:ascii="Times New Roman" w:eastAsia="Times New Roman" w:hAnsi="Times New Roman" w:cs="Times New Roman"/>
          <w:b/>
          <w:lang w:eastAsia="it-IT"/>
        </w:rPr>
        <w:t>ITRI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 xml:space="preserve"> 240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 E LITRI 120</w:t>
      </w:r>
      <w:r w:rsidRPr="004C01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C3829">
        <w:rPr>
          <w:rFonts w:ascii="Times New Roman" w:hAnsi="Times New Roman" w:cs="Times New Roman"/>
          <w:b/>
          <w:sz w:val="24"/>
          <w:szCs w:val="24"/>
        </w:rPr>
        <w:t>CONFORMI AI CRITERI AMBIENTALI MINIMI</w:t>
      </w:r>
      <w:r>
        <w:rPr>
          <w:rFonts w:ascii="Times New Roman" w:hAnsi="Times New Roman" w:cs="Times New Roman"/>
          <w:b/>
          <w:sz w:val="24"/>
          <w:szCs w:val="24"/>
        </w:rPr>
        <w:t xml:space="preserve"> AI SENSI LEGGE</w:t>
      </w:r>
      <w:r>
        <w:rPr>
          <w:rFonts w:ascii="Times New Roman" w:eastAsia="Times New Roman" w:hAnsi="Times New Roman" w:cs="Times New Roman"/>
          <w:b/>
          <w:lang w:eastAsia="it-IT"/>
        </w:rPr>
        <w:t>,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 xml:space="preserve"> PER LA RACCOLTA DIFFERENZIATA PORTA A PORTA DEI RIFIUTI SOLIDI URBANI NEL COMUNE DI L’AQUILA. </w:t>
      </w:r>
      <w:r w:rsidRPr="007C6E40"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 xml:space="preserve">PROCEDURA TELEMATICA ATTRAVERSO </w:t>
      </w:r>
      <w:r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>RDO APERTA</w:t>
      </w:r>
      <w:r w:rsidRPr="007C6E40"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 xml:space="preserve"> NELL’AMBITO DEL </w:t>
      </w:r>
      <w:r w:rsidRPr="007C6E40">
        <w:rPr>
          <w:rFonts w:ascii="Times New Roman" w:eastAsia="Times New Roman" w:hAnsi="Times New Roman" w:cs="Times New Roman"/>
          <w:b/>
          <w:color w:val="000000"/>
          <w:lang w:eastAsia="it-IT"/>
        </w:rPr>
        <w:t>MERCATO ELETTRONICO DELLA P.A. (MEPA) SUDDIVISA IN LOTTI</w:t>
      </w:r>
      <w:r>
        <w:rPr>
          <w:rFonts w:ascii="Times New Roman" w:eastAsia="Times New Roman" w:hAnsi="Times New Roman" w:cs="Times New Roman"/>
          <w:b/>
          <w:color w:val="000000"/>
          <w:lang w:eastAsia="it-IT"/>
        </w:rPr>
        <w:t>.</w:t>
      </w:r>
    </w:p>
    <w:p w:rsidR="000C05DE" w:rsidRPr="000C05DE" w:rsidRDefault="000C05DE" w:rsidP="000C05DE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  <w:bookmarkStart w:id="0" w:name="_GoBack"/>
      <w:bookmarkEnd w:id="0"/>
      <w:r w:rsidRPr="000C05DE">
        <w:rPr>
          <w:rFonts w:ascii="Times New Roman" w:hAnsi="Times New Roman" w:cs="Times New Roman"/>
          <w:b/>
        </w:rPr>
        <w:t>LOTTO 3 - BIDONI CARRELLATI L.120 CIG 8340211FD4</w:t>
      </w:r>
    </w:p>
    <w:p w:rsidR="000C05DE" w:rsidRPr="000C05DE" w:rsidRDefault="000C05DE" w:rsidP="000C05DE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</w:p>
    <w:p w:rsidR="000C05DE" w:rsidRPr="000C05DE" w:rsidRDefault="000C05DE" w:rsidP="000C05D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0C05DE">
        <w:rPr>
          <w:rFonts w:ascii="Times New Roman" w:hAnsi="Times New Roman" w:cs="Times New Roman"/>
          <w:color w:val="000000"/>
        </w:rPr>
        <w:t>Il sottoscritto .........……...……………..…….................………………………………………………………</w:t>
      </w:r>
    </w:p>
    <w:p w:rsidR="000C05DE" w:rsidRPr="000C05DE" w:rsidRDefault="000C05DE" w:rsidP="000C05D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0C05DE">
        <w:rPr>
          <w:rFonts w:ascii="Times New Roman" w:hAnsi="Times New Roman" w:cs="Times New Roman"/>
          <w:color w:val="000000"/>
        </w:rPr>
        <w:t>nato a ……………………………………...................................., il …………………………. ……………...</w:t>
      </w:r>
    </w:p>
    <w:p w:rsidR="000C05DE" w:rsidRPr="000C05DE" w:rsidRDefault="000C05DE" w:rsidP="000C05D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0C05DE">
        <w:rPr>
          <w:rFonts w:ascii="Times New Roman" w:hAnsi="Times New Roman" w:cs="Times New Roman"/>
          <w:color w:val="000000"/>
        </w:rPr>
        <w:t>residente a ……………....................…………………………………...............................................................</w:t>
      </w:r>
    </w:p>
    <w:p w:rsidR="000C05DE" w:rsidRPr="000C05DE" w:rsidRDefault="000C05DE" w:rsidP="000C05D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0C05DE">
        <w:rPr>
          <w:rFonts w:ascii="Times New Roman" w:hAnsi="Times New Roman" w:cs="Times New Roman"/>
          <w:color w:val="000000"/>
        </w:rPr>
        <w:t>Codice Fiscale ……………………………………, nella sua qualità di ………………………………………</w:t>
      </w:r>
    </w:p>
    <w:p w:rsidR="000C05DE" w:rsidRPr="000C05DE" w:rsidRDefault="000C05DE" w:rsidP="000C05D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0C05DE">
        <w:rPr>
          <w:rFonts w:ascii="Times New Roman" w:hAnsi="Times New Roman" w:cs="Times New Roman"/>
          <w:color w:val="000000"/>
        </w:rPr>
        <w:t>della Ditta (Ragione Sociale) …………………………………..........................................................................</w:t>
      </w:r>
    </w:p>
    <w:p w:rsidR="000C05DE" w:rsidRPr="000C05DE" w:rsidRDefault="000C05DE" w:rsidP="000C05D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0C05DE">
        <w:rPr>
          <w:rFonts w:ascii="Times New Roman" w:hAnsi="Times New Roman" w:cs="Times New Roman"/>
          <w:color w:val="000000"/>
        </w:rPr>
        <w:t>Partita IVA …………………………………………….., Sede Legale .............................................................</w:t>
      </w:r>
    </w:p>
    <w:tbl>
      <w:tblPr>
        <w:tblW w:w="10200" w:type="dxa"/>
        <w:tblInd w:w="-7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9"/>
        <w:gridCol w:w="1275"/>
        <w:gridCol w:w="1215"/>
        <w:gridCol w:w="1958"/>
        <w:gridCol w:w="2210"/>
        <w:gridCol w:w="1133"/>
      </w:tblGrid>
      <w:tr w:rsidR="000C05DE" w:rsidRPr="000C05DE" w:rsidTr="000C05DE">
        <w:trPr>
          <w:trHeight w:val="297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0C05DE">
              <w:rPr>
                <w:rFonts w:ascii="Times New Roman" w:hAnsi="Times New Roman" w:cs="Times New Roman"/>
                <w:b/>
                <w:color w:val="000000"/>
              </w:rPr>
              <w:t>LOTTO 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0C05DE">
              <w:rPr>
                <w:rFonts w:ascii="Times New Roman" w:hAnsi="Times New Roman" w:cs="Times New Roman"/>
                <w:b/>
                <w:color w:val="000000"/>
              </w:rPr>
              <w:t>A3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0C05DE">
              <w:rPr>
                <w:rFonts w:ascii="Times New Roman" w:hAnsi="Times New Roman" w:cs="Times New Roman"/>
                <w:b/>
                <w:color w:val="000000"/>
              </w:rPr>
              <w:t>B3</w:t>
            </w:r>
          </w:p>
        </w:tc>
        <w:tc>
          <w:tcPr>
            <w:tcW w:w="19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0C05DE">
              <w:rPr>
                <w:rFonts w:ascii="Times New Roman" w:hAnsi="Times New Roman" w:cs="Times New Roman"/>
                <w:b/>
                <w:color w:val="000000"/>
              </w:rPr>
              <w:t>C3</w:t>
            </w:r>
          </w:p>
        </w:tc>
        <w:tc>
          <w:tcPr>
            <w:tcW w:w="22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0C05DE">
              <w:rPr>
                <w:rFonts w:ascii="Times New Roman" w:hAnsi="Times New Roman" w:cs="Times New Roman"/>
                <w:b/>
                <w:color w:val="000000"/>
              </w:rPr>
              <w:t>D3(A3xC3)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0C05DE">
              <w:rPr>
                <w:rFonts w:ascii="Times New Roman" w:hAnsi="Times New Roman" w:cs="Times New Roman"/>
                <w:b/>
                <w:color w:val="000000"/>
              </w:rPr>
              <w:t>% di ribasso offerta</w:t>
            </w:r>
          </w:p>
        </w:tc>
      </w:tr>
      <w:tr w:rsidR="000C05DE" w:rsidRPr="000C05DE" w:rsidTr="000C05DE">
        <w:trPr>
          <w:trHeight w:val="595"/>
        </w:trPr>
        <w:tc>
          <w:tcPr>
            <w:tcW w:w="2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Descrizione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 xml:space="preserve">Quantità 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 xml:space="preserve">Prezzo base di gara </w:t>
            </w:r>
            <w:r w:rsidRPr="000C05DE">
              <w:rPr>
                <w:rFonts w:ascii="Times New Roman" w:hAnsi="Times New Roman" w:cs="Times New Roman"/>
                <w:b/>
                <w:color w:val="000000"/>
              </w:rPr>
              <w:t>soggetto a ribasso</w:t>
            </w:r>
          </w:p>
        </w:tc>
        <w:tc>
          <w:tcPr>
            <w:tcW w:w="1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Prezzo Offerto €/cadauno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Totale Offerta €</w:t>
            </w:r>
          </w:p>
        </w:tc>
        <w:tc>
          <w:tcPr>
            <w:tcW w:w="113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5DE" w:rsidRPr="000C05DE" w:rsidRDefault="000C05DE" w:rsidP="000C05DE">
            <w:pPr>
              <w:spacing w:after="0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0C05DE" w:rsidRPr="000C05DE" w:rsidTr="000C05DE">
        <w:trPr>
          <w:trHeight w:val="2296"/>
        </w:trPr>
        <w:tc>
          <w:tcPr>
            <w:tcW w:w="2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Bidoni l. 120 come da capitolato di gara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750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 xml:space="preserve">€ 25,00 </w:t>
            </w:r>
          </w:p>
        </w:tc>
        <w:tc>
          <w:tcPr>
            <w:tcW w:w="1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0C05DE" w:rsidRPr="000C05DE" w:rsidRDefault="000C05DE" w:rsidP="000C05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C05DE"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</w:tr>
    </w:tbl>
    <w:p w:rsidR="000C05DE" w:rsidRPr="000C05DE" w:rsidRDefault="000C05DE" w:rsidP="000C05DE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0C05DE">
        <w:rPr>
          <w:rFonts w:ascii="Times New Roman" w:hAnsi="Times New Roman" w:cs="Times New Roman"/>
          <w:b/>
        </w:rPr>
        <w:t>Costi per la sicurezza ai sensi dell’art. 95 comma 10 D.Lgs. 50/2016 pari a €…………………….</w:t>
      </w:r>
    </w:p>
    <w:p w:rsidR="000C05DE" w:rsidRPr="000C05DE" w:rsidRDefault="000C05DE" w:rsidP="000C05DE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0C05DE">
        <w:rPr>
          <w:rFonts w:ascii="Times New Roman" w:hAnsi="Times New Roman" w:cs="Times New Roman"/>
          <w:b/>
        </w:rPr>
        <w:t>Costi per la manodopera ai sensi dell’art. 95 comma 10 D.Lgs. 50/2016 pari a €…………………….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0C05DE">
        <w:rPr>
          <w:rFonts w:ascii="Times New Roman" w:hAnsi="Times New Roman" w:cs="Times New Roman"/>
          <w:b/>
          <w:bCs/>
          <w:color w:val="000000"/>
        </w:rPr>
        <w:t>Prezzi indicati al netto di iva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 w:rsidRPr="000C05DE">
        <w:rPr>
          <w:rFonts w:ascii="Times New Roman" w:hAnsi="Times New Roman" w:cs="Times New Roman"/>
          <w:bCs/>
          <w:color w:val="000000"/>
        </w:rPr>
        <w:t xml:space="preserve">……………………lì………………                                                     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0C05DE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    timbro e firma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 w:rsidRPr="000C05DE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Legale Rappresentante</w:t>
      </w:r>
    </w:p>
    <w:p w:rsidR="000C05DE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</w:p>
    <w:p w:rsidR="00E00BB3" w:rsidRPr="000C05DE" w:rsidRDefault="000C05DE" w:rsidP="000C05D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0C05DE">
        <w:rPr>
          <w:rFonts w:ascii="Times New Roman" w:hAnsi="Times New Roman" w:cs="Times New Roman"/>
        </w:rPr>
        <w:t>ALLEGARE FOTOCOPIA DEL DOCUMENTO D’</w:t>
      </w:r>
      <w:r>
        <w:rPr>
          <w:rFonts w:ascii="Times New Roman" w:hAnsi="Times New Roman" w:cs="Times New Roman"/>
        </w:rPr>
        <w:t>IDENTITA’ IN CORSO DI VALIDITA</w:t>
      </w:r>
    </w:p>
    <w:sectPr w:rsidR="00E00BB3" w:rsidRPr="000C05DE" w:rsidSect="00983136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/>
      <w:pgMar w:top="1530" w:right="1134" w:bottom="1134" w:left="1134" w:header="284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7F08" w:rsidRDefault="00E57F08" w:rsidP="00E12A95">
      <w:pPr>
        <w:spacing w:after="0" w:line="240" w:lineRule="auto"/>
      </w:pPr>
      <w:r>
        <w:separator/>
      </w:r>
    </w:p>
  </w:endnote>
  <w:endnote w:type="continuationSeparator" w:id="0">
    <w:p w:rsidR="00E57F08" w:rsidRDefault="00E57F08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9D5C4F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E57F08">
          <w:rPr>
            <w:noProof/>
          </w:rPr>
          <w:t>1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583E1E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46B2EDC0" wp14:editId="5957B00C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00" cy="222885"/>
              <wp:effectExtent l="0" t="0" r="3175" b="0"/>
              <wp:wrapNone/>
              <wp:docPr id="5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892800" cy="222885"/>
                        <a:chOff x="0" y="0"/>
                        <a:chExt cx="58928" cy="2228"/>
                      </a:xfrm>
                    </wpg:grpSpPr>
                    <wps:wsp>
                      <wps:cNvPr id="6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4" y="0"/>
                          <a:ext cx="57614" cy="2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7" name="Immagine 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2"/>
                          <a:ext cx="2063" cy="206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7.55pt;z-index:251679744;mso-position-horizontal:left;mso-position-horizontal-relative:margin" coordsize="58928,2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4;width:57614;height:2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PdsIA&#10;AADaAAAADwAAAGRycy9kb3ducmV2LnhtbESPy2rDMBBF94H8g5hCd4mcQE1wLYdSKJSQRR5ddDlI&#10;U8u1NXIsJXH+PgoUurzcx+GW69F14kJDaDwrWMwzEMTam4ZrBV/Hj9kKRIjIBjvPpOBGAdbVdFJi&#10;YfyV93Q5xFqkEQ4FKrAx9oWUQVtyGOa+J07ejx8cxiSHWpoBr2ncdXKZZbl02HAiWOzp3ZJuD2eX&#10;INugz3t/+l1sW/lt2xxfdnaj1PPT+PYKItIY/8N/7U+jIIfHlXQD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92wgAAANoAAAAPAAAAAAAAAAAAAAAAAJgCAABkcnMvZG93&#10;bnJldi54bWxQSwUGAAAAAAQABAD1AAAAhwMAAAAA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0aIzBAAAA2gAAAA8AAABkcnMvZG93bnJldi54bWxEj0FrAjEUhO8F/0N4grea1WIrW7OLFEo9&#10;Wq33x+Z1s+3mZU2iu/rrG0HocZiZb5hVOdhWnMmHxrGC2TQDQVw53XCt4Gv//rgEESKyxtYxKbhQ&#10;gLIYPaww167nTzrvYi0ShEOOCkyMXS5lqAxZDFPXESfv23mLMUlfS+2xT3DbynmWPUuLDacFgx29&#10;Gap+dyerwC7muD49Hcgseqf99nL96I8/Sk3Gw/oVRKQh/ofv7Y1W8AK3K+kGy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L0aIzBAAAA2gAAAA8AAAAAAAAAAAAAAAAAnwIA&#10;AGRycy9kb3ducmV2LnhtbFBLBQYAAAAABAAEAPcAAACNAwAAAAA=&#10;">
                <v:imagedata r:id="rId2" o:title="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1409A6E9" wp14:editId="5154F75C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48665"/>
              <wp:effectExtent l="0" t="1270" r="1270" b="2540"/>
              <wp:wrapNone/>
              <wp:docPr id="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24150" cy="748665"/>
                        <a:chOff x="0" y="0"/>
                        <a:chExt cx="27242" cy="7492"/>
                      </a:xfrm>
                    </wpg:grpSpPr>
                    <wps:wsp>
                      <wps:cNvPr id="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5" y="0"/>
                          <a:ext cx="22797" cy="74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Immagine 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814"/>
                          <a:ext cx="4572" cy="45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8.95pt;z-index:251675648" coordsize="27242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">
              <v:shape id="Casella di testo 2" o:spid="_x0000_s1030" type="#_x0000_t202" style="position:absolute;left:4445;width:22797;height:7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mYunAAAAA2gAAAA8AAABkcnMvZG93bnJldi54bWxEj8FuwjAQRO+V+g/WVuJWHCiqSsCgCgqi&#10;R1I+YBUvcUS8Tm0Hwt9jJCSOo5l5o5kve9uIM/lQO1YwGmYgiEuna64UHP42718gQkTW2DgmBVcK&#10;sFy8vswx1+7CezoXsRIJwiFHBSbGNpcylIYshqFriZN3dN5iTNJXUnu8JLht5DjLPqXFmtOCwZZW&#10;hspT0dlEWeO088U62o/u9Nvg/0+5NQelBm/99wxEpD4+w4/2TiuYwP1KugFy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+Zi6cAAAADaAAAADwAAAAAAAAAAAAAAAACfAgAA&#10;ZHJzL2Rvd25yZXYueG1sUEsFBgAAAAAEAAQA9wAAAIwDAAAAAA==&#10;">
                <v:imagedata r:id="rId4" o:title="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43A25F89" wp14:editId="4737DFD0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Sede legale: Via dell’Industria snc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Sede legale: Via dell’Industria snc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45920E9F" wp14:editId="0F47BE5C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4E5E85AB" wp14:editId="1B3ADE72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19050" t="0" r="0" b="0"/>
          <wp:wrapNone/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7F08" w:rsidRDefault="00E57F08" w:rsidP="00E12A95">
      <w:pPr>
        <w:spacing w:after="0" w:line="240" w:lineRule="auto"/>
      </w:pPr>
      <w:r>
        <w:separator/>
      </w:r>
    </w:p>
  </w:footnote>
  <w:footnote w:type="continuationSeparator" w:id="0">
    <w:p w:rsidR="00E57F08" w:rsidRDefault="00E57F08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583E1E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 wp14:anchorId="19736953" wp14:editId="7B9C6001">
              <wp:simplePos x="0" y="0"/>
              <wp:positionH relativeFrom="column">
                <wp:posOffset>-278130</wp:posOffset>
              </wp:positionH>
              <wp:positionV relativeFrom="paragraph">
                <wp:posOffset>-698500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8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21.9pt;margin-top:-55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j9eHDA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9/8C/AAAA2gAAAA8AAABkcnMvZG93bnJldi54bWxET81qwkAQvhd8h2UEb3WigaLRVUQsFnpq&#10;9AHG7JhEs7Mhu41pn757KHj8+P7X28E2qufO1040zKYJKJbCmVpKDefT++sClA8khhonrOGHPWw3&#10;o5c1ZcY95Iv7PJQqhojPSEMVQpsh+qJiS37qWpbIXV1nKUTYlWg6esRw2+A8Sd7QUi2xoaKW9xUX&#10;9/zbavB4u/3i5ThPzxiWvj9c0jT/1HoyHnYrUIGH8BT/uz+Mhrg1Xok3A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ff/AvwAAANoAAAAPAAAAAAAAAAAAAAAAAJ8CAABk&#10;cnMvZG93bnJldi54bWxQSwUGAAAAAAQABAD3AAAAiwMAAAAA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983136">
    <w:pPr>
      <w:pStyle w:val="Intestazione"/>
    </w:pPr>
    <w:r>
      <w:rPr>
        <w:noProof/>
        <w:lang w:eastAsia="it-IT"/>
      </w:rPr>
      <w:drawing>
        <wp:inline distT="0" distB="0" distL="0" distR="0" wp14:anchorId="391BF1D0" wp14:editId="00187E53">
          <wp:extent cx="6118860" cy="640080"/>
          <wp:effectExtent l="19050" t="0" r="0" b="0"/>
          <wp:docPr id="2" name="Immagine 2" descr="C:\Users\ente\Desktop\testat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nte\Desktop\testata1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40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B1868"/>
    <w:rsid w:val="000C05DE"/>
    <w:rsid w:val="001C672E"/>
    <w:rsid w:val="00221625"/>
    <w:rsid w:val="002439EA"/>
    <w:rsid w:val="002728DA"/>
    <w:rsid w:val="00280B94"/>
    <w:rsid w:val="0031363B"/>
    <w:rsid w:val="003142DA"/>
    <w:rsid w:val="00333D66"/>
    <w:rsid w:val="00354FE2"/>
    <w:rsid w:val="00425F58"/>
    <w:rsid w:val="00441AFE"/>
    <w:rsid w:val="004B5EAE"/>
    <w:rsid w:val="004F4EBE"/>
    <w:rsid w:val="00513C35"/>
    <w:rsid w:val="005671F9"/>
    <w:rsid w:val="00583E1E"/>
    <w:rsid w:val="005C3C91"/>
    <w:rsid w:val="005D1B96"/>
    <w:rsid w:val="00601B1F"/>
    <w:rsid w:val="00616A76"/>
    <w:rsid w:val="0064668A"/>
    <w:rsid w:val="00660F11"/>
    <w:rsid w:val="006809E0"/>
    <w:rsid w:val="006A1188"/>
    <w:rsid w:val="006F691C"/>
    <w:rsid w:val="007255B0"/>
    <w:rsid w:val="00796171"/>
    <w:rsid w:val="007A163E"/>
    <w:rsid w:val="00811F11"/>
    <w:rsid w:val="008B23F2"/>
    <w:rsid w:val="00917A73"/>
    <w:rsid w:val="00983136"/>
    <w:rsid w:val="009B0F6B"/>
    <w:rsid w:val="009D3FD8"/>
    <w:rsid w:val="009D5C4F"/>
    <w:rsid w:val="00A34983"/>
    <w:rsid w:val="00AA49A2"/>
    <w:rsid w:val="00BA170E"/>
    <w:rsid w:val="00BF5A57"/>
    <w:rsid w:val="00C52495"/>
    <w:rsid w:val="00C663BD"/>
    <w:rsid w:val="00C84FAA"/>
    <w:rsid w:val="00CD7CE8"/>
    <w:rsid w:val="00CE7CF6"/>
    <w:rsid w:val="00D14A8E"/>
    <w:rsid w:val="00D219C0"/>
    <w:rsid w:val="00E00BB3"/>
    <w:rsid w:val="00E12A95"/>
    <w:rsid w:val="00E5034D"/>
    <w:rsid w:val="00E57F08"/>
    <w:rsid w:val="00E629B9"/>
    <w:rsid w:val="00E71296"/>
    <w:rsid w:val="00E8261D"/>
    <w:rsid w:val="00E94981"/>
    <w:rsid w:val="00ED058C"/>
    <w:rsid w:val="00EF1583"/>
    <w:rsid w:val="00F84600"/>
    <w:rsid w:val="00F9592F"/>
    <w:rsid w:val="00FB099C"/>
    <w:rsid w:val="00FD59D1"/>
    <w:rsid w:val="00FE2057"/>
    <w:rsid w:val="00FF5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2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8.png"/><Relationship Id="rId3" Type="http://schemas.openxmlformats.org/officeDocument/2006/relationships/image" Target="media/image13.png"/><Relationship Id="rId7" Type="http://schemas.openxmlformats.org/officeDocument/2006/relationships/image" Target="media/image17.png"/><Relationship Id="rId2" Type="http://schemas.openxmlformats.org/officeDocument/2006/relationships/image" Target="media/image12.png"/><Relationship Id="rId1" Type="http://schemas.openxmlformats.org/officeDocument/2006/relationships/image" Target="media/image11.png"/><Relationship Id="rId6" Type="http://schemas.openxmlformats.org/officeDocument/2006/relationships/image" Target="media/image16.png"/><Relationship Id="rId5" Type="http://schemas.openxmlformats.org/officeDocument/2006/relationships/image" Target="media/image15.png"/><Relationship Id="rId4" Type="http://schemas.openxmlformats.org/officeDocument/2006/relationships/image" Target="media/image14.png"/><Relationship Id="rId9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5CAEBE-269E-4574-AED5-40B634143B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2</TotalTime>
  <Pages>1</Pages>
  <Words>343</Words>
  <Characters>1956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4</cp:revision>
  <cp:lastPrinted>2018-04-13T10:53:00Z</cp:lastPrinted>
  <dcterms:created xsi:type="dcterms:W3CDTF">2020-06-23T07:36:00Z</dcterms:created>
  <dcterms:modified xsi:type="dcterms:W3CDTF">2020-06-23T07:54:00Z</dcterms:modified>
</cp:coreProperties>
</file>