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4FE2" w:rsidRDefault="00354FE2" w:rsidP="00221625">
      <w:pPr>
        <w:sectPr w:rsidR="00354FE2" w:rsidSect="00E94981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17" w:right="1134" w:bottom="1134" w:left="1134" w:header="1701" w:footer="2154" w:gutter="0"/>
          <w:cols w:space="708"/>
          <w:titlePg/>
          <w:docGrid w:linePitch="360"/>
        </w:sectPr>
      </w:pPr>
    </w:p>
    <w:p w:rsidR="00B23C24" w:rsidRPr="00B23C24" w:rsidRDefault="00B23C24" w:rsidP="00B23C24">
      <w:pPr>
        <w:pStyle w:val="Default"/>
        <w:jc w:val="center"/>
        <w:rPr>
          <w:rFonts w:ascii="Times New Roman" w:hAnsi="Times New Roman" w:cs="Times New Roman"/>
          <w:b/>
          <w:u w:val="single"/>
        </w:rPr>
      </w:pPr>
      <w:r w:rsidRPr="00B23C24">
        <w:rPr>
          <w:rFonts w:ascii="Times New Roman" w:hAnsi="Times New Roman" w:cs="Times New Roman"/>
          <w:b/>
          <w:u w:val="single"/>
        </w:rPr>
        <w:lastRenderedPageBreak/>
        <w:t>MODULO SOPRALLUOGO</w:t>
      </w:r>
    </w:p>
    <w:p w:rsidR="00B23C24" w:rsidRDefault="00B23C24" w:rsidP="007B3BF9">
      <w:pPr>
        <w:pStyle w:val="Default"/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7B3BF9" w:rsidRPr="003054E3" w:rsidRDefault="007B3BF9" w:rsidP="007B3BF9">
      <w:pPr>
        <w:pStyle w:val="Default"/>
        <w:jc w:val="both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3054E3">
        <w:rPr>
          <w:rFonts w:ascii="Times New Roman" w:hAnsi="Times New Roman" w:cs="Times New Roman"/>
          <w:b/>
          <w:sz w:val="22"/>
          <w:szCs w:val="22"/>
        </w:rPr>
        <w:t xml:space="preserve">R.D.O. TRAMITE “RICHIESTA DI OFFERTA” APERTA NELL’AMBITO DEL MERCATO ELETTRONICO DELLA P.A. (MEPA) </w:t>
      </w:r>
      <w:r w:rsidRPr="003054E3">
        <w:rPr>
          <w:rFonts w:ascii="Times New Roman" w:eastAsiaTheme="minorHAnsi" w:hAnsi="Times New Roman" w:cs="Times New Roman"/>
          <w:b/>
          <w:bCs/>
          <w:sz w:val="22"/>
          <w:szCs w:val="22"/>
          <w:lang w:eastAsia="en-US"/>
        </w:rPr>
        <w:t xml:space="preserve">PER L’AFFIDAMENTO DEL SERVIZIO DI CONDUZIONE E MANUTENZIONE ORDINARIA DEGLI IMPIANTI TERMICI E DI CONDIZIONAMENTO COMPRENSIVO DELL’ INCARICO DI TERZO RESPONSABILE E MANUTENZIONE </w:t>
      </w:r>
      <w:r w:rsidRPr="003054E3">
        <w:rPr>
          <w:rFonts w:ascii="Times New Roman" w:eastAsiaTheme="minorHAnsi" w:hAnsi="Times New Roman" w:cs="Times New Roman"/>
          <w:b/>
          <w:bCs/>
          <w:color w:val="auto"/>
          <w:sz w:val="22"/>
          <w:szCs w:val="22"/>
          <w:lang w:eastAsia="en-US"/>
        </w:rPr>
        <w:t>IMPIANTO</w:t>
      </w:r>
      <w:r w:rsidRPr="003054E3">
        <w:rPr>
          <w:rFonts w:ascii="Times New Roman" w:eastAsiaTheme="minorHAnsi" w:hAnsi="Times New Roman" w:cs="Times New Roman"/>
          <w:b/>
          <w:bCs/>
          <w:sz w:val="22"/>
          <w:szCs w:val="22"/>
          <w:lang w:eastAsia="en-US"/>
        </w:rPr>
        <w:t xml:space="preserve"> IDRICO SANITARIO A SERVIZIO DEGLI IMMOBILI IN USO DI ASM </w:t>
      </w:r>
      <w:r w:rsidRPr="003054E3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Pr="00DD46FA">
        <w:rPr>
          <w:rFonts w:ascii="Times New Roman" w:hAnsi="Times New Roman" w:cs="Times New Roman"/>
          <w:b/>
          <w:bCs/>
          <w:color w:val="auto"/>
          <w:sz w:val="22"/>
          <w:szCs w:val="22"/>
        </w:rPr>
        <w:t>CIG</w:t>
      </w:r>
      <w:r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 8078063478</w:t>
      </w:r>
    </w:p>
    <w:p w:rsidR="00C21AB1" w:rsidRDefault="00C21AB1" w:rsidP="00C21AB1">
      <w:pPr>
        <w:widowControl w:val="0"/>
        <w:ind w:left="142"/>
        <w:jc w:val="both"/>
        <w:rPr>
          <w:b/>
        </w:rPr>
      </w:pPr>
    </w:p>
    <w:p w:rsidR="00C21AB1" w:rsidRPr="007B3BF9" w:rsidRDefault="00C21AB1" w:rsidP="00C21AB1">
      <w:pPr>
        <w:jc w:val="center"/>
        <w:rPr>
          <w:rFonts w:ascii="Times New Roman" w:hAnsi="Times New Roman" w:cs="Times New Roman"/>
          <w:b/>
        </w:rPr>
      </w:pPr>
      <w:r w:rsidRPr="007B3BF9">
        <w:rPr>
          <w:rFonts w:ascii="Times New Roman" w:hAnsi="Times New Roman" w:cs="Times New Roman"/>
          <w:b/>
        </w:rPr>
        <w:t>ATTESTATO DI SOPRALLUOGO</w:t>
      </w:r>
    </w:p>
    <w:p w:rsidR="00C21AB1" w:rsidRPr="007B3BF9" w:rsidRDefault="00C21AB1" w:rsidP="00C21AB1">
      <w:pPr>
        <w:jc w:val="center"/>
        <w:rPr>
          <w:rFonts w:ascii="Times New Roman" w:hAnsi="Times New Roman" w:cs="Times New Roman"/>
        </w:rPr>
      </w:pPr>
      <w:r w:rsidRPr="007B3BF9">
        <w:rPr>
          <w:rFonts w:ascii="Times New Roman" w:hAnsi="Times New Roman" w:cs="Times New Roman"/>
        </w:rPr>
        <w:t>(da inserire nella busta documentazione amministrativa</w:t>
      </w:r>
      <w:bookmarkStart w:id="0" w:name="_GoBack"/>
      <w:bookmarkEnd w:id="0"/>
      <w:r w:rsidRPr="007B3BF9">
        <w:rPr>
          <w:rFonts w:ascii="Times New Roman" w:hAnsi="Times New Roman" w:cs="Times New Roman"/>
        </w:rPr>
        <w:t>)</w:t>
      </w:r>
    </w:p>
    <w:p w:rsidR="00C21AB1" w:rsidRPr="007B3BF9" w:rsidRDefault="00C21AB1" w:rsidP="00C21AB1">
      <w:pPr>
        <w:spacing w:line="360" w:lineRule="auto"/>
        <w:rPr>
          <w:rFonts w:ascii="Times New Roman" w:hAnsi="Times New Roman" w:cs="Times New Roman"/>
        </w:rPr>
      </w:pPr>
      <w:r w:rsidRPr="007B3BF9">
        <w:rPr>
          <w:rFonts w:ascii="Times New Roman" w:hAnsi="Times New Roman" w:cs="Times New Roman"/>
        </w:rPr>
        <w:t>(a cura della ditta/e)</w:t>
      </w:r>
    </w:p>
    <w:p w:rsidR="00C21AB1" w:rsidRPr="007B3BF9" w:rsidRDefault="00C21AB1" w:rsidP="00C21AB1">
      <w:pPr>
        <w:spacing w:line="360" w:lineRule="auto"/>
        <w:rPr>
          <w:rFonts w:ascii="Times New Roman" w:hAnsi="Times New Roman" w:cs="Times New Roman"/>
        </w:rPr>
      </w:pPr>
      <w:r w:rsidRPr="007B3BF9">
        <w:rPr>
          <w:rFonts w:ascii="Times New Roman" w:hAnsi="Times New Roman" w:cs="Times New Roman"/>
        </w:rPr>
        <w:t xml:space="preserve">Il sottoscritto__________________________________________________________________, </w:t>
      </w:r>
    </w:p>
    <w:p w:rsidR="00C21AB1" w:rsidRPr="007B3BF9" w:rsidRDefault="00C21AB1" w:rsidP="00C21AB1">
      <w:pPr>
        <w:spacing w:line="360" w:lineRule="auto"/>
        <w:rPr>
          <w:rFonts w:ascii="Times New Roman" w:hAnsi="Times New Roman" w:cs="Times New Roman"/>
        </w:rPr>
      </w:pPr>
      <w:r w:rsidRPr="007B3BF9">
        <w:rPr>
          <w:rFonts w:ascii="Times New Roman" w:hAnsi="Times New Roman" w:cs="Times New Roman"/>
        </w:rPr>
        <w:t>nato a__________________________________ il___________________,</w:t>
      </w:r>
    </w:p>
    <w:p w:rsidR="00C21AB1" w:rsidRPr="007B3BF9" w:rsidRDefault="00C21AB1" w:rsidP="00C21AB1">
      <w:pPr>
        <w:spacing w:line="360" w:lineRule="auto"/>
        <w:rPr>
          <w:rFonts w:ascii="Times New Roman" w:hAnsi="Times New Roman" w:cs="Times New Roman"/>
        </w:rPr>
      </w:pPr>
      <w:r w:rsidRPr="007B3BF9">
        <w:rPr>
          <w:rFonts w:ascii="Times New Roman" w:hAnsi="Times New Roman" w:cs="Times New Roman"/>
        </w:rPr>
        <w:t xml:space="preserve"> in qualità </w:t>
      </w:r>
      <w:proofErr w:type="spellStart"/>
      <w:r w:rsidRPr="007B3BF9">
        <w:rPr>
          <w:rFonts w:ascii="Times New Roman" w:hAnsi="Times New Roman" w:cs="Times New Roman"/>
        </w:rPr>
        <w:t>di_______________________________________dell’operatore</w:t>
      </w:r>
      <w:proofErr w:type="spellEnd"/>
      <w:r w:rsidRPr="007B3BF9">
        <w:rPr>
          <w:rFonts w:ascii="Times New Roman" w:hAnsi="Times New Roman" w:cs="Times New Roman"/>
        </w:rPr>
        <w:t xml:space="preserve"> economico (ragione sociale)_______________________________________________________________________</w:t>
      </w:r>
    </w:p>
    <w:p w:rsidR="00C21AB1" w:rsidRPr="007B3BF9" w:rsidRDefault="00C21AB1" w:rsidP="00C21AB1">
      <w:pPr>
        <w:spacing w:line="360" w:lineRule="auto"/>
        <w:rPr>
          <w:rFonts w:ascii="Times New Roman" w:hAnsi="Times New Roman" w:cs="Times New Roman"/>
        </w:rPr>
      </w:pPr>
      <w:r w:rsidRPr="007B3BF9">
        <w:rPr>
          <w:rFonts w:ascii="Times New Roman" w:hAnsi="Times New Roman" w:cs="Times New Roman"/>
        </w:rPr>
        <w:t xml:space="preserve">identificato mediante il documento_________________________n.______________________________, rilasciato da______________________, munito di delega </w:t>
      </w:r>
      <w:proofErr w:type="spellStart"/>
      <w:r w:rsidRPr="007B3BF9">
        <w:rPr>
          <w:rFonts w:ascii="Times New Roman" w:hAnsi="Times New Roman" w:cs="Times New Roman"/>
        </w:rPr>
        <w:t>del________________________dichiara</w:t>
      </w:r>
      <w:proofErr w:type="spellEnd"/>
      <w:r w:rsidRPr="007B3BF9">
        <w:rPr>
          <w:rFonts w:ascii="Times New Roman" w:hAnsi="Times New Roman" w:cs="Times New Roman"/>
        </w:rPr>
        <w:t xml:space="preserve"> che in </w:t>
      </w:r>
      <w:proofErr w:type="spellStart"/>
      <w:r w:rsidRPr="007B3BF9">
        <w:rPr>
          <w:rFonts w:ascii="Times New Roman" w:hAnsi="Times New Roman" w:cs="Times New Roman"/>
        </w:rPr>
        <w:t>data________________alle</w:t>
      </w:r>
      <w:proofErr w:type="spellEnd"/>
      <w:r w:rsidRPr="007B3BF9">
        <w:rPr>
          <w:rFonts w:ascii="Times New Roman" w:hAnsi="Times New Roman" w:cs="Times New Roman"/>
        </w:rPr>
        <w:t xml:space="preserve"> </w:t>
      </w:r>
      <w:proofErr w:type="spellStart"/>
      <w:r w:rsidRPr="007B3BF9">
        <w:rPr>
          <w:rFonts w:ascii="Times New Roman" w:hAnsi="Times New Roman" w:cs="Times New Roman"/>
        </w:rPr>
        <w:t>ore________ha</w:t>
      </w:r>
      <w:proofErr w:type="spellEnd"/>
      <w:r w:rsidRPr="007B3BF9">
        <w:rPr>
          <w:rFonts w:ascii="Times New Roman" w:hAnsi="Times New Roman" w:cs="Times New Roman"/>
        </w:rPr>
        <w:t xml:space="preserve"> regolarmente preso visione:</w:t>
      </w:r>
    </w:p>
    <w:p w:rsidR="00C21AB1" w:rsidRPr="007B3BF9" w:rsidRDefault="00C21AB1" w:rsidP="00C21AB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color w:val="000000"/>
        </w:rPr>
      </w:pPr>
      <w:r w:rsidRPr="007B3BF9">
        <w:rPr>
          <w:rFonts w:ascii="Times New Roman" w:hAnsi="Times New Roman" w:cs="Times New Roman"/>
        </w:rPr>
        <w:t xml:space="preserve">dello stato dei luoghi e dell’area interessati dalla esecuzione dei servizio </w:t>
      </w:r>
      <w:r w:rsidR="00597598" w:rsidRPr="00597598">
        <w:rPr>
          <w:rFonts w:ascii="Times New Roman" w:hAnsi="Times New Roman" w:cs="Times New Roman"/>
          <w:bCs/>
        </w:rPr>
        <w:t xml:space="preserve">di conduzione e manutenzione ordinaria degli impianti termici e di condizionamento comprensivo dell’ incarico di terzo responsabile e manutenzione impianto idrico sanitario a servizio degli immobili in uso di </w:t>
      </w:r>
      <w:r w:rsidR="00597598">
        <w:rPr>
          <w:rFonts w:ascii="Times New Roman" w:hAnsi="Times New Roman" w:cs="Times New Roman"/>
          <w:bCs/>
        </w:rPr>
        <w:t>ASM.</w:t>
      </w:r>
      <w:r w:rsidR="00597598" w:rsidRPr="00597598">
        <w:rPr>
          <w:rFonts w:ascii="Times New Roman" w:hAnsi="Times New Roman" w:cs="Times New Roman"/>
          <w:bCs/>
          <w:color w:val="000000"/>
        </w:rPr>
        <w:t xml:space="preserve"> </w:t>
      </w:r>
    </w:p>
    <w:p w:rsidR="00C21AB1" w:rsidRPr="00597598" w:rsidRDefault="00C21AB1" w:rsidP="00C21AB1">
      <w:pPr>
        <w:spacing w:line="360" w:lineRule="auto"/>
        <w:rPr>
          <w:rFonts w:ascii="Times New Roman" w:hAnsi="Times New Roman" w:cs="Times New Roman"/>
        </w:rPr>
      </w:pPr>
      <w:r w:rsidRPr="00597598">
        <w:rPr>
          <w:rFonts w:ascii="Times New Roman" w:hAnsi="Times New Roman" w:cs="Times New Roman"/>
        </w:rPr>
        <w:t>Impresa________________________________tel._______________________fax_______________________________________________________________________________________</w:t>
      </w:r>
    </w:p>
    <w:p w:rsidR="00C21AB1" w:rsidRPr="00597598" w:rsidRDefault="00C21AB1" w:rsidP="00C21AB1">
      <w:pPr>
        <w:spacing w:line="360" w:lineRule="auto"/>
        <w:rPr>
          <w:rFonts w:ascii="Times New Roman" w:hAnsi="Times New Roman" w:cs="Times New Roman"/>
        </w:rPr>
      </w:pPr>
      <w:r w:rsidRPr="00597598">
        <w:rPr>
          <w:rFonts w:ascii="Times New Roman" w:hAnsi="Times New Roman" w:cs="Times New Roman"/>
        </w:rPr>
        <w:t>Luogo e data________________________________</w:t>
      </w:r>
    </w:p>
    <w:p w:rsidR="00C21AB1" w:rsidRPr="00597598" w:rsidRDefault="00C21AB1" w:rsidP="009836E5">
      <w:pPr>
        <w:spacing w:after="0" w:line="360" w:lineRule="auto"/>
        <w:jc w:val="both"/>
        <w:rPr>
          <w:rFonts w:ascii="Times New Roman" w:hAnsi="Times New Roman" w:cs="Times New Roman"/>
        </w:rPr>
      </w:pPr>
      <w:r w:rsidRPr="00597598">
        <w:rPr>
          <w:rFonts w:ascii="Times New Roman" w:hAnsi="Times New Roman" w:cs="Times New Roman"/>
        </w:rPr>
        <w:t>Firma Legale Rappresentante o incaricato Impresa</w:t>
      </w:r>
    </w:p>
    <w:p w:rsidR="00C21AB1" w:rsidRPr="00597598" w:rsidRDefault="00C21AB1" w:rsidP="009836E5">
      <w:pPr>
        <w:spacing w:after="0" w:line="360" w:lineRule="auto"/>
        <w:jc w:val="both"/>
        <w:rPr>
          <w:rFonts w:ascii="Times New Roman" w:hAnsi="Times New Roman" w:cs="Times New Roman"/>
        </w:rPr>
      </w:pPr>
      <w:r w:rsidRPr="00597598">
        <w:rPr>
          <w:rFonts w:ascii="Times New Roman" w:hAnsi="Times New Roman" w:cs="Times New Roman"/>
        </w:rPr>
        <w:t>______________________________________________</w:t>
      </w:r>
    </w:p>
    <w:p w:rsidR="009836E5" w:rsidRDefault="009836E5" w:rsidP="00C21AB1">
      <w:pPr>
        <w:spacing w:line="360" w:lineRule="auto"/>
        <w:jc w:val="both"/>
        <w:rPr>
          <w:rFonts w:ascii="Times New Roman" w:hAnsi="Times New Roman" w:cs="Times New Roman"/>
        </w:rPr>
      </w:pPr>
    </w:p>
    <w:p w:rsidR="00C21AB1" w:rsidRPr="00597598" w:rsidRDefault="00C21AB1" w:rsidP="009836E5">
      <w:pPr>
        <w:spacing w:after="0" w:line="360" w:lineRule="auto"/>
        <w:jc w:val="both"/>
        <w:rPr>
          <w:rFonts w:ascii="Times New Roman" w:hAnsi="Times New Roman" w:cs="Times New Roman"/>
        </w:rPr>
      </w:pPr>
      <w:r w:rsidRPr="00597598">
        <w:rPr>
          <w:rFonts w:ascii="Times New Roman" w:hAnsi="Times New Roman" w:cs="Times New Roman"/>
        </w:rPr>
        <w:t>Firma de</w:t>
      </w:r>
      <w:r w:rsidR="00597598">
        <w:rPr>
          <w:rFonts w:ascii="Times New Roman" w:hAnsi="Times New Roman" w:cs="Times New Roman"/>
        </w:rPr>
        <w:t xml:space="preserve">l Responsabile del Procedimento Emilia </w:t>
      </w:r>
      <w:proofErr w:type="spellStart"/>
      <w:r w:rsidR="00597598">
        <w:rPr>
          <w:rFonts w:ascii="Times New Roman" w:hAnsi="Times New Roman" w:cs="Times New Roman"/>
        </w:rPr>
        <w:t>Sidoni</w:t>
      </w:r>
      <w:proofErr w:type="spellEnd"/>
      <w:r w:rsidRPr="00597598">
        <w:rPr>
          <w:rFonts w:ascii="Times New Roman" w:hAnsi="Times New Roman" w:cs="Times New Roman"/>
        </w:rPr>
        <w:t xml:space="preserve"> o delegato ASM spa</w:t>
      </w:r>
    </w:p>
    <w:p w:rsidR="00C21AB1" w:rsidRPr="00597598" w:rsidRDefault="00C21AB1" w:rsidP="009836E5">
      <w:pPr>
        <w:spacing w:after="0" w:line="360" w:lineRule="auto"/>
        <w:jc w:val="both"/>
        <w:rPr>
          <w:rFonts w:ascii="Times New Roman" w:hAnsi="Times New Roman" w:cs="Times New Roman"/>
        </w:rPr>
      </w:pPr>
      <w:r w:rsidRPr="00597598">
        <w:rPr>
          <w:rFonts w:ascii="Times New Roman" w:hAnsi="Times New Roman" w:cs="Times New Roman"/>
        </w:rPr>
        <w:t>______________________________________________</w:t>
      </w:r>
    </w:p>
    <w:p w:rsidR="00280B94" w:rsidRDefault="00280B94" w:rsidP="00513C35">
      <w:pPr>
        <w:sectPr w:rsidR="00280B94" w:rsidSect="00354FE2">
          <w:type w:val="continuous"/>
          <w:pgSz w:w="11906" w:h="16838"/>
          <w:pgMar w:top="1417" w:right="1134" w:bottom="1134" w:left="1134" w:header="1701" w:footer="2154" w:gutter="0"/>
          <w:cols w:space="708"/>
          <w:formProt w:val="0"/>
          <w:docGrid w:linePitch="360"/>
        </w:sectPr>
      </w:pPr>
    </w:p>
    <w:p w:rsidR="00E00BB3" w:rsidRPr="00513C35" w:rsidRDefault="00E00BB3" w:rsidP="00513C35"/>
    <w:sectPr w:rsidR="00E00BB3" w:rsidRPr="00513C35" w:rsidSect="00E94981">
      <w:type w:val="continuous"/>
      <w:pgSz w:w="11906" w:h="16838"/>
      <w:pgMar w:top="1417" w:right="1134" w:bottom="1134" w:left="1134" w:header="1701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667B" w:rsidRDefault="00C4667B" w:rsidP="00E12A95">
      <w:pPr>
        <w:spacing w:after="0" w:line="240" w:lineRule="auto"/>
      </w:pPr>
      <w:r>
        <w:separator/>
      </w:r>
    </w:p>
  </w:endnote>
  <w:endnote w:type="continuationSeparator" w:id="0">
    <w:p w:rsidR="00C4667B" w:rsidRDefault="00C4667B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entury Schoolbook">
    <w:altName w:val="Century Schoolbook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Arial"/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8309B1">
        <w:pPr>
          <w:pStyle w:val="Pidipagina"/>
          <w:jc w:val="right"/>
        </w:pPr>
        <w:r>
          <w:fldChar w:fldCharType="begin"/>
        </w:r>
        <w:r w:rsidR="007255B0">
          <w:instrText>PAGE   \* MERGEFORMAT</w:instrText>
        </w:r>
        <w:r>
          <w:fldChar w:fldCharType="separate"/>
        </w:r>
        <w:r w:rsidR="009836E5">
          <w:rPr>
            <w:noProof/>
          </w:rPr>
          <w:t>2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D46CBA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1065530</wp:posOffset>
              </wp:positionV>
              <wp:extent cx="5892875" cy="232409"/>
              <wp:effectExtent l="0" t="0" r="0" b="0"/>
              <wp:wrapNone/>
              <wp:docPr id="38" name="Grupp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892875" cy="232409"/>
                        <a:chOff x="0" y="0"/>
                        <a:chExt cx="5892953" cy="241679"/>
                      </a:xfrm>
                    </wpg:grpSpPr>
                    <wps:wsp>
                      <wps:cNvPr id="39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523" y="0"/>
                          <a:ext cx="5761430" cy="2416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40" name="Immagine 40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263"/>
                          <a:ext cx="206375" cy="2063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8" o:spid="_x0000_s1026" style="position:absolute;margin-left:0;margin-top:83.9pt;width:464pt;height:18.3pt;z-index:251679744;mso-position-horizontal:left;mso-position-horizontal-relative:margin" coordsize="58929,24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5;width:57614;height:24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cSK8QA&#10;AADbAAAADwAAAGRycy9kb3ducmV2LnhtbESPzWrCQBSF9wXfYbiF7pqJLQ01ZhQRCqW4aLQLl5fM&#10;NZMmcydmRk3fviMILg/n5+MUy9F24kyDbxwrmCYpCOLK6YZrBT+7j+d3ED4ga+wck4I/8rBcTB4K&#10;zLW7cEnnbahFHGGfowITQp9L6StDFn3ieuLoHdxgMUQ51FIPeInjtpMvaZpJiw1HgsGe1oaqdnuy&#10;EbLx1al0x9/pppV702b49m2+lHp6HFdzEIHGcA/f2p9awesMrl/iD5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XEivEAAAA2wAAAA8AAAAAAAAAAAAAAAAAmAIAAGRycy9k&#10;b3ducmV2LnhtbFBLBQYAAAAABAAEAPUAAACJAwAAAAA=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lzDvDAAAA2wAAAA8AAABkcnMvZG93bnJldi54bWxET8tqAjEU3Rf6D+EW3NWMRdo6GkUK1QoV&#10;fILuLpPrTOjkZkxSZ/r3zaLQ5eG8J7PO1uJGPhjHCgb9DARx4bThUsFh//74CiJEZI21Y1LwQwFm&#10;0/u7Cebatbyl2y6WIoVwyFFBFWOTSxmKiiyGvmuIE3dx3mJM0JdSe2xTuK3lU5Y9S4uGU0OFDb1V&#10;VHztvq2Cq282i+58/JyfrmvzYjar0bJdKdV76OZjEJG6+C/+c39oBcO0Pn1JP0BO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SXMO8MAAADbAAAADwAAAAAAAAAAAAAAAACf&#10;AgAAZHJzL2Rvd25yZXYueG1sUEsFBgAAAAAEAAQA9wAAAI8DAAAAAA==&#10;">
                <v:imagedata r:id="rId2" o:title=""/>
                <v:path arrowok="t"/>
              </v:shape>
              <w10:wrap anchorx="margin"/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271" cy="758189"/>
              <wp:effectExtent l="0" t="0" r="0" b="4445"/>
              <wp:wrapNone/>
              <wp:docPr id="31" name="Grupp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24271" cy="758189"/>
                        <a:chOff x="0" y="0"/>
                        <a:chExt cx="2724415" cy="767834"/>
                      </a:xfrm>
                    </wpg:grpSpPr>
                    <wps:wsp>
                      <wps:cNvPr id="35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645" y="0"/>
                          <a:ext cx="2279770" cy="76783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36" name="Immagine 36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1419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1" o:spid="_x0000_s1029" style="position:absolute;margin-left:360.65pt;margin-top:15.1pt;width:214.5pt;height:59.7pt;z-index:251675648" coordsize="27244,76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">
              <v:shape id="Casella di testo 2" o:spid="_x0000_s1030" type="#_x0000_t202" style="position:absolute;left:4446;width:22798;height:76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oYLsMA&#10;AADbAAAADwAAAGRycy9kb3ducmV2LnhtbESPzWrCQBSF90LfYbgFdzqxEimpoxShIJJFjS66vGRu&#10;M2kyd2JmNOnbdwqCy8P5+Tjr7WhbcaPe144VLOYJCOLS6ZorBefTx+wVhA/IGlvHpOCXPGw3T5M1&#10;ZtoNfKRbESoRR9hnqMCE0GVS+tKQRT93HXH0vl1vMUTZV1L3OMRx28qXJFlJizVHgsGOdobKprja&#10;CMl9eT26y88ib+SXaVaYfpqDUtPn8f0NRKAxPML39l4rWKbw/yX+AL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oYLsMAAADbAAAADwAAAAAAAAAAAAAAAACYAgAAZHJzL2Rv&#10;d25yZXYueG1sUEsFBgAAAAAEAAQA9QAAAIgDAAAAAA==&#10;" stroked="f">
                <v:textbox style="mso-fit-shape-to-text:t"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NtkfEAAAA2wAAAA8AAABkcnMvZG93bnJldi54bWxEj1trAjEUhN8L/odwhL4UTdqCyGoUUbTS&#10;p3rB58Pm7EU3J9skXbf/vikU+jjMzDfMfNnbRnTkQ+1Yw/NYgSDOnam51HA+bUdTECEiG2wck4Zv&#10;CrBcDB7mmBl35wN1x1iKBOGQoYYqxjaTMuQVWQxj1xInr3DeYkzSl9J4vCe4beSLUhNpsea0UGFL&#10;64ry2/HLaii6olCKN5fd/vNJvr99bNjnV60fh/1qBiJSH//Df+290fA6gd8v6QfIx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PNtkfEAAAA2wAAAA8AAAAAAAAAAAAAAAAA&#10;nwIAAGRycy9kb3ducmV2LnhtbFBLBQYAAAAABAAEAPcAAACQAwAAAAA=&#10;">
                <v:imagedata r:id="rId4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Sede legale: Via dell’Industria snc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Sede legale: Via dell’Industria snc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83" cy="626744"/>
              <wp:effectExtent l="0" t="0" r="0" b="2540"/>
              <wp:wrapNone/>
              <wp:docPr id="12" name="Grup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498783" cy="626744"/>
                        <a:chOff x="0" y="0"/>
                        <a:chExt cx="2498940" cy="636415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8003" cy="63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2" o:spid="_x0000_s1035" style="position:absolute;margin-left:-36.5pt;margin-top:15.1pt;width:196.75pt;height:49.35pt;z-index:251673600" coordsize="24989,6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">
              <v:shape id="Casella di testo 2" o:spid="_x0000_s1036" type="#_x0000_t202" style="position:absolute;left:4509;width:20480;height:6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="00E94981"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0" t="0" r="0" b="0"/>
          <wp:wrapNone/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667B" w:rsidRDefault="00C4667B" w:rsidP="00E12A95">
      <w:pPr>
        <w:spacing w:after="0" w:line="240" w:lineRule="auto"/>
      </w:pPr>
      <w:r>
        <w:separator/>
      </w:r>
    </w:p>
  </w:footnote>
  <w:footnote w:type="continuationSeparator" w:id="0">
    <w:p w:rsidR="00C4667B" w:rsidRDefault="00C4667B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D46CBA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>
              <wp:simplePos x="0" y="0"/>
              <wp:positionH relativeFrom="column">
                <wp:posOffset>-278130</wp:posOffset>
              </wp:positionH>
              <wp:positionV relativeFrom="paragraph">
                <wp:posOffset>-698500</wp:posOffset>
              </wp:positionV>
              <wp:extent cx="6356985" cy="655320"/>
              <wp:effectExtent l="0" t="0" r="5715" b="0"/>
              <wp:wrapNone/>
              <wp:docPr id="42" name="Grupp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1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2" o:spid="_x0000_s1026" style="position:absolute;margin-left:-21.9pt;margin-top:-55pt;width:500.55pt;height:51.6pt;z-index:251678719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HVl3AAAAA2gAAAA8AAABkcnMvZG93bnJldi54bWxET81qwkAQvhd8h2WE3pqJBkqNriKlpYWe&#10;Gn2AMTsm0exsyG5j6tO7QqGn4eP7ndVmtK0auPeNEw2zJAXFUjrTSKVhv3t/egHlA4mh1glr+GUP&#10;m/XkYUW5cRf55qEIlYoh4nPSUIfQ5Yi+rNmST1zHErmj6y2FCPsKTU+XGG5bnKfpM1pqJDbU1PFr&#10;zeW5+LEaPJ5OVzx8zLM9hoUf3g5ZVnxp/Tgdt0tQgcfwL/5zf5o4H+6v3C+u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kdWXcAAAADaAAAADwAAAAAAAAAAAAAAAACfAgAA&#10;ZHJzL2Rvd25yZXYueG1sUEsFBgAAAAAEAAQA9wAAAIwDAAAAAA==&#10;">
                <v:imagedata r:id="rId6" o:title=""/>
                <v:path arrowok="t"/>
              </v:shape>
              <v:group id="Gruppo 29" o:spid="_x0000_s1028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<v:shape id="Immagine 30" o:spid="_x0000_s1029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Y7zC/AAAA2wAAAA8AAABkcnMvZG93bnJldi54bWxET0trwkAQvhf8D8sIvdWNFURSV2kDohcP&#10;PvA8ZsckNDsbdrdJ+u+dQ6HHj++93o6uVT2F2Hg2MJ9loIhLbxuuDFwvu7cVqJiQLbaeycAvRdhu&#10;Ji9rzK0f+ET9OVVKQjjmaKBOqcu1jmVNDuPMd8TCPXxwmASGStuAg4S7Vr9n2VI7bFgaauyoqKn8&#10;Pv84A4tlKB57f/g6dfpW3bMiDaE/GvM6HT8/QCUa07/4z32w4pP18kV+gN4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GO8wvwAAANsAAAAPAAAAAAAAAAAAAAAAAJ8CAABk&#10;cnMvZG93bnJldi54bWxQSwUGAAAAAAQABAD3AAAAiwMAAAAA&#10;">
                  <v:imagedata r:id="rId7" o:title=""/>
                  <v:path arrowok="t"/>
                </v:shape>
                <v:shape id="Immagine 32" o:spid="_x0000_s1030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xLzFAAAA2wAAAA8AAABkcnMvZG93bnJldi54bWxEj0FrwkAUhO+F/oflFbw1m6qVEF2lCGqg&#10;J5NSenxmX5PQ7NuYXU38992C0OMwM98wq81oWnGl3jWWFbxEMQji0uqGKwUfxe45AeE8ssbWMim4&#10;kYPN+vFhham2Ax/pmvtKBAi7FBXU3neplK6syaCLbEccvG/bG/RB9pXUPQ4Bblo5jeOFNNhwWKix&#10;o21N5U9+MQoyc/tMzofX/KvIz0ed2NN+MX9XavI0vi1BeBr9f/jezrSC2RT+voQf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KsS8xQAAANsAAAAPAAAAAAAAAAAAAAAA&#10;AJ8CAABkcnMvZG93bnJldi54bWxQSwUGAAAAAAQABAD3AAAAkQMAAAAA&#10;">
                  <v:imagedata r:id="rId8" o:title=""/>
                  <v:path arrowok="t"/>
                </v:shape>
                <v:shape id="Immagine 33" o:spid="_x0000_s1031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T2knDAAAA2wAAAA8AAABkcnMvZG93bnJldi54bWxEj0GLwjAUhO8L/ofwhL0smlRhkWoUFQT3&#10;pOt68Phonm21eSlN1OqvN4Kwx2FmvmEms9ZW4kqNLx1rSPoKBHHmTMm5hv3fqjcC4QOywcoxabiT&#10;h9m08zHB1Lgb/9J1F3IRIexT1FCEUKdS+qwgi77vauLoHV1jMUTZ5NI0eItwW8mBUt/SYslxocCa&#10;lgVl593FaljS9q7Ug07JwZ5WyXlPm5/Fl9af3XY+BhGoDf/hd3ttNAyH8PoSf4C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aScMAAADbAAAADwAAAAAAAAAAAAAAAACf&#10;AgAAZHJzL2Rvd25yZXYueG1sUEsFBgAAAAAEAAQA9wAAAI8DAAAAAA==&#10;">
                  <v:imagedata r:id="rId9" o:title=""/>
                  <v:path arrowok="t"/>
                </v:shape>
                <v:shape id="Immagine 34" o:spid="_x0000_s1032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i7HFAAAA2wAAAA8AAABkcnMvZG93bnJldi54bWxEj91qwkAUhO+FvsNyhN7pxlqtxGykVJT2&#10;QvCnD3DMHpPg7tmQ3Wrq03cLgpfDzHzDZIvOGnGh1teOFYyGCQjiwumaSwXfh9VgBsIHZI3GMSn4&#10;JQ+L/KmXYardlXd02YdSRAj7FBVUITSplL6oyKIfuoY4eifXWgxRtqXULV4j3Br5kiRTabHmuFBh&#10;Qx8VFef9j1Wwue3W8jAxy8L403RzfJvcaPul1HO/e5+DCNSFR/je/tQKxq/w/yX+AJ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UIuxxQAAANsAAAAPAAAAAAAAAAAAAAAA&#10;AJ8CAABkcnMvZG93bnJldi54bWxQSwUGAAAAAAQABAD3AAAAkQMAAAAA&#10;">
                  <v:imagedata r:id="rId10" o:title=""/>
                  <v:path arrowok="t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D46CBA">
    <w:pPr>
      <w:pStyle w:val="Intestazione"/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column">
                <wp:posOffset>-247650</wp:posOffset>
              </wp:positionH>
              <wp:positionV relativeFrom="paragraph">
                <wp:posOffset>-718185</wp:posOffset>
              </wp:positionV>
              <wp:extent cx="6356985" cy="655320"/>
              <wp:effectExtent l="0" t="0" r="5715" b="0"/>
              <wp:wrapNone/>
              <wp:docPr id="4" name="Grupp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4" cy="655320"/>
                      </a:xfrm>
                    </wpg:grpSpPr>
                    <wpg:grpSp>
                      <wpg:cNvPr id="3" name="Gruppo 3"/>
                      <wpg:cNvGrpSpPr/>
                      <wpg:grpSpPr>
                        <a:xfrm>
                          <a:off x="4371032" y="80386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2" name="Immagine 2"/>
                          <pic:cNvPicPr>
                            <a:picLocks noChangeAspect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Immagine 8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Immagine 9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Immagine 10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  <pic:pic xmlns:pic="http://schemas.openxmlformats.org/drawingml/2006/picture">
                      <pic:nvPicPr>
                        <pic:cNvPr id="11" name="Immagine 1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" o:spid="_x0000_s1026" style="position:absolute;margin-left:-19.5pt;margin-top:-56.55pt;width:500.55pt;height:51.6pt;z-index:251670528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">
              <v:group id="Gruppo 3" o:spid="_x0000_s1027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2" o:spid="_x0000_s1028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0LvLCAAAA2gAAAA8AAABkcnMvZG93bnJldi54bWxEj81qwzAQhO+FvIPYQG6NnARMca2ExBCa&#10;Sw9OQ84ba/1DrZWRVNt9+6pQ6HGYmW+Y/DCbXozkfGdZwWadgCCurO64UXD7OD+/gPABWWNvmRR8&#10;k4fDfvGUY6btxCWN19CICGGfoYI2hCGT0lctGfRrOxBHr7bOYIjSNVI7nCLc9HKbJKk02HFcaHGg&#10;oqXq8/plFOxSV9Rv9nIqB3lvHkkRJje+K7VazsdXEIHm8B/+a1+0gi38Xok3QO5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tC7ywgAAANoAAAAPAAAAAAAAAAAAAAAAAJ8C&#10;AABkcnMvZG93bnJldi54bWxQSwUGAAAAAAQABAD3AAAAjgMAAAAA&#10;">
                  <v:imagedata r:id="rId6" o:title=""/>
                  <v:path arrowok="t"/>
                </v:shape>
                <v:shape id="Immagine 8" o:spid="_x0000_s1029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RO7jAAAAA2gAAAA8AAABkcnMvZG93bnJldi54bWxET89rwjAUvgv+D+EJu2mqbKVUowzBTdip&#10;VWTHt+bZljUvNcm0/vfLQfD48f1ebQbTiSs531pWMJ8lIIgrq1uuFRwPu2kGwgdkjZ1lUnAnD5v1&#10;eLTCXNsbF3QtQy1iCPscFTQh9LmUvmrIoJ/ZnjhyZ+sMhghdLbXDWww3nVwkSSoNthwbGuxp21D1&#10;W/4ZBXtzP2WXz7fy+1BeCp3Zn4/09Uupl8nwvgQRaAhP8cO91wri1ngl3gC5/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FE7uMAAAADaAAAADwAAAAAAAAAAAAAAAACfAgAA&#10;ZHJzL2Rvd25yZXYueG1sUEsFBgAAAAAEAAQA9wAAAIwDAAAAAA==&#10;">
                  <v:imagedata r:id="rId7" o:title=""/>
                  <v:path arrowok="t"/>
                </v:shape>
                <v:shape id="Immagine 9" o:spid="_x0000_s1030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LbfPCAAAA2gAAAA8AAABkcnMvZG93bnJldi54bWxEj0+LwjAUxO8LfofwBC+LJvWwaDWKCsLu&#10;af138Phonm21eSlNVut+eiMIHoeZ+Q0znbe2EldqfOlYQzJQIIgzZ0rONRz26/4IhA/IBivHpOFO&#10;HuazzscUU+NuvKXrLuQiQtinqKEIoU6l9FlBFv3A1cTRO7nGYoiyyaVp8BbhtpJDpb6kxZLjQoE1&#10;rQrKLrs/q2FFm7tS/3ROjva8Ti4H+v1Zfmrd67aLCYhAbXiHX+1vo2EMzyvxBsjZ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y23zwgAAANoAAAAPAAAAAAAAAAAAAAAAAJ8C&#10;AABkcnMvZG93bnJldi54bWxQSwUGAAAAAAQABAD3AAAAjgMAAAAA&#10;">
                  <v:imagedata r:id="rId8" o:title=""/>
                  <v:path arrowok="t"/>
                </v:shape>
                <v:shape id="Immagine 10" o:spid="_x0000_s1031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e0dLFAAAA2wAAAA8AAABkcnMvZG93bnJldi54bWxEj81qAkEQhO9C3mFowZvOGtCEzY4iCZF4&#10;EKLmATo7vT8407PsTHTj09uHQG7dVHXV18V68E5dqI9tYAPzWQaKuAy25drA1+l9+gwqJmSLLjAZ&#10;+KUI69XDqMDchisf6HJMtZIQjjkaaFLqcq1j2ZDHOAsdsWhV6D0mWfta2x6vEu6dfsyypfbYsjQ0&#10;2NFrQ+X5+OMN7G+HrT4t3FvpYrXcfz8tbvS5M2YyHjYvoBIN6d/8d/1hBV/o5RcZQK/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V3tHSxQAAANsAAAAPAAAAAAAAAAAAAAAA&#10;AJ8CAABkcnMvZG93bnJldi54bWxQSwUGAAAAAAQABAD3AAAAkQMAAAAA&#10;">
                  <v:imagedata r:id="rId9" o:title=""/>
                  <v:path arrowok="t"/>
                </v:shape>
              </v:group>
              <v:shape id="Immagine 11" o:spid="_x0000_s1032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PFcXAAAAA2wAAAA8AAABkcnMvZG93bnJldi54bWxET81qwkAQvhd8h2WE3upEA6VGVxFRLPTU&#10;6AOM2TGJZmdDdo1pn75bKPQ2H9/vLNeDbVTPna+daJhOElAshTO1lBpOx/3LGygfSAw1TljDF3tY&#10;r0ZPS8qMe8gn93koVQwRn5GGKoQ2Q/RFxZb8xLUskbu4zlKIsCvRdPSI4bbBWZK8oqVaYkNFLW8r&#10;Lm753WrweL1+4/kwS08Y5r7fndM0/9D6eTxsFqACD+Ff/Od+N3H+FH5/iQfg6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I8VxcAAAADbAAAADwAAAAAAAAAAAAAAAACfAgAA&#10;ZHJzL2Rvd25yZXYueG1sUEsFBgAAAAAEAAQA9wAAAIwDAAAAAA==&#10;">
                <v:imagedata r:id="rId10" o:title=""/>
                <v:path arrowok="t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/>
  <w:attachedTemplate r:id="rId1"/>
  <w:documentProtection w:edit="forms" w:enforcement="1" w:cryptProviderType="rsaAES" w:cryptAlgorithmClass="hash" w:cryptAlgorithmType="typeAny" w:cryptAlgorithmSid="14" w:cryptSpinCount="100000" w:hash="PE0geRpbIEPWSovqDivi8PsGXyU3JU01hP444xxgDbt08V6KgYsg9inn4HaeSypv5DNL3c8cfBR666udlIP2yg==" w:salt="2Cj6drPmibjI7AwoP+IjQg==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B0866"/>
    <w:rsid w:val="000B1868"/>
    <w:rsid w:val="001D476D"/>
    <w:rsid w:val="00221625"/>
    <w:rsid w:val="002337C5"/>
    <w:rsid w:val="002439EA"/>
    <w:rsid w:val="00264C19"/>
    <w:rsid w:val="002728DA"/>
    <w:rsid w:val="00280B94"/>
    <w:rsid w:val="002B173D"/>
    <w:rsid w:val="0031363B"/>
    <w:rsid w:val="00333D66"/>
    <w:rsid w:val="003537F8"/>
    <w:rsid w:val="00354FE2"/>
    <w:rsid w:val="0040456A"/>
    <w:rsid w:val="00425F58"/>
    <w:rsid w:val="00441AFE"/>
    <w:rsid w:val="004E3D5C"/>
    <w:rsid w:val="004F4EBE"/>
    <w:rsid w:val="00513C35"/>
    <w:rsid w:val="005671F9"/>
    <w:rsid w:val="00597598"/>
    <w:rsid w:val="005C3C91"/>
    <w:rsid w:val="005F0D11"/>
    <w:rsid w:val="00616A76"/>
    <w:rsid w:val="0064668A"/>
    <w:rsid w:val="006809E0"/>
    <w:rsid w:val="006A1188"/>
    <w:rsid w:val="006D02A8"/>
    <w:rsid w:val="006F691C"/>
    <w:rsid w:val="00711DF2"/>
    <w:rsid w:val="007255B0"/>
    <w:rsid w:val="00751724"/>
    <w:rsid w:val="007A163E"/>
    <w:rsid w:val="007B3BF9"/>
    <w:rsid w:val="00811F11"/>
    <w:rsid w:val="008309B1"/>
    <w:rsid w:val="008A0EC4"/>
    <w:rsid w:val="008B23F2"/>
    <w:rsid w:val="008B662D"/>
    <w:rsid w:val="00917A73"/>
    <w:rsid w:val="009836E5"/>
    <w:rsid w:val="009B0F6B"/>
    <w:rsid w:val="009F6B63"/>
    <w:rsid w:val="00A34983"/>
    <w:rsid w:val="00A965B1"/>
    <w:rsid w:val="00AF7B53"/>
    <w:rsid w:val="00B23C24"/>
    <w:rsid w:val="00B64F0E"/>
    <w:rsid w:val="00B7203F"/>
    <w:rsid w:val="00BA170E"/>
    <w:rsid w:val="00BF5A57"/>
    <w:rsid w:val="00C21AB1"/>
    <w:rsid w:val="00C4667B"/>
    <w:rsid w:val="00C52495"/>
    <w:rsid w:val="00C84167"/>
    <w:rsid w:val="00C84FAA"/>
    <w:rsid w:val="00CA4177"/>
    <w:rsid w:val="00CD7CE8"/>
    <w:rsid w:val="00CE7CF6"/>
    <w:rsid w:val="00CF351B"/>
    <w:rsid w:val="00D14A8E"/>
    <w:rsid w:val="00D219C0"/>
    <w:rsid w:val="00D46CBA"/>
    <w:rsid w:val="00E00BB3"/>
    <w:rsid w:val="00E12A95"/>
    <w:rsid w:val="00E5034D"/>
    <w:rsid w:val="00E629B9"/>
    <w:rsid w:val="00E71296"/>
    <w:rsid w:val="00E8261D"/>
    <w:rsid w:val="00E94981"/>
    <w:rsid w:val="00ED4559"/>
    <w:rsid w:val="00EF1583"/>
    <w:rsid w:val="00F84600"/>
    <w:rsid w:val="00FB099C"/>
    <w:rsid w:val="00FD5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D4559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7B3BF9"/>
    <w:pPr>
      <w:autoSpaceDE w:val="0"/>
      <w:autoSpaceDN w:val="0"/>
      <w:adjustRightInd w:val="0"/>
      <w:spacing w:after="0" w:line="240" w:lineRule="auto"/>
    </w:pPr>
    <w:rPr>
      <w:rFonts w:ascii="Century Schoolbook" w:eastAsia="Times New Roman" w:hAnsi="Century Schoolbook" w:cs="Century Schoolbook"/>
      <w:color w:val="000000"/>
      <w:sz w:val="24"/>
      <w:szCs w:val="24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D4559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7B3BF9"/>
    <w:pPr>
      <w:autoSpaceDE w:val="0"/>
      <w:autoSpaceDN w:val="0"/>
      <w:adjustRightInd w:val="0"/>
      <w:spacing w:after="0" w:line="240" w:lineRule="auto"/>
    </w:pPr>
    <w:rPr>
      <w:rFonts w:ascii="Century Schoolbook" w:eastAsia="Times New Roman" w:hAnsi="Century Schoolbook" w:cs="Century Schoolbook"/>
      <w:color w:val="000000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7.png"/><Relationship Id="rId3" Type="http://schemas.openxmlformats.org/officeDocument/2006/relationships/image" Target="media/image12.png"/><Relationship Id="rId7" Type="http://schemas.openxmlformats.org/officeDocument/2006/relationships/image" Target="media/image16.png"/><Relationship Id="rId2" Type="http://schemas.openxmlformats.org/officeDocument/2006/relationships/image" Target="media/image11.png"/><Relationship Id="rId1" Type="http://schemas.openxmlformats.org/officeDocument/2006/relationships/image" Target="media/image7.png"/><Relationship Id="rId6" Type="http://schemas.openxmlformats.org/officeDocument/2006/relationships/image" Target="media/image15.png"/><Relationship Id="rId5" Type="http://schemas.openxmlformats.org/officeDocument/2006/relationships/image" Target="media/image14.png"/><Relationship Id="rId4" Type="http://schemas.openxmlformats.org/officeDocument/2006/relationships/image" Target="media/image13.png"/><Relationship Id="rId9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6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image" Target="media/image5.png"/><Relationship Id="rId9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2BFCC8-661B-4B74-B18C-A35935828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21</TotalTime>
  <Pages>1</Pages>
  <Words>264</Words>
  <Characters>1506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13</cp:revision>
  <cp:lastPrinted>2019-05-30T06:37:00Z</cp:lastPrinted>
  <dcterms:created xsi:type="dcterms:W3CDTF">2018-11-30T08:35:00Z</dcterms:created>
  <dcterms:modified xsi:type="dcterms:W3CDTF">2019-11-14T12:23:00Z</dcterms:modified>
</cp:coreProperties>
</file>