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354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91354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91354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91354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91354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91354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91354" w:rsidRPr="00BA3670" w:rsidRDefault="00591354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u w:val="single"/>
        </w:rPr>
      </w:pPr>
    </w:p>
    <w:p w:rsidR="00D77055" w:rsidRPr="00BA3670" w:rsidRDefault="00BA3670" w:rsidP="00101A0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u w:val="single"/>
        </w:rPr>
      </w:pPr>
      <w:r>
        <w:rPr>
          <w:rFonts w:ascii="Times New Roman" w:hAnsi="Times New Roman" w:cs="Times New Roman"/>
          <w:b/>
          <w:bCs/>
          <w:color w:val="000000"/>
          <w:u w:val="single"/>
        </w:rPr>
        <w:t>M</w:t>
      </w:r>
      <w:r w:rsidR="00D77055" w:rsidRPr="00BA3670">
        <w:rPr>
          <w:rFonts w:ascii="Times New Roman" w:hAnsi="Times New Roman" w:cs="Times New Roman"/>
          <w:b/>
          <w:bCs/>
          <w:color w:val="000000"/>
          <w:u w:val="single"/>
        </w:rPr>
        <w:t xml:space="preserve">odulo </w:t>
      </w:r>
      <w:r w:rsidRPr="00BA3670">
        <w:rPr>
          <w:rFonts w:ascii="Times New Roman" w:hAnsi="Times New Roman" w:cs="Times New Roman"/>
          <w:b/>
          <w:bCs/>
          <w:color w:val="000000"/>
          <w:u w:val="single"/>
        </w:rPr>
        <w:t>Offerta Economica</w:t>
      </w:r>
      <w:r w:rsidR="00D11C34" w:rsidRPr="00BA3670">
        <w:rPr>
          <w:rFonts w:ascii="Times New Roman" w:hAnsi="Times New Roman" w:cs="Times New Roman"/>
          <w:b/>
          <w:bCs/>
          <w:color w:val="000000"/>
          <w:u w:val="single"/>
        </w:rPr>
        <w:t xml:space="preserve"> </w:t>
      </w:r>
      <w:r w:rsidR="00D77055" w:rsidRPr="00BA3670">
        <w:rPr>
          <w:rFonts w:ascii="Times New Roman" w:hAnsi="Times New Roman" w:cs="Times New Roman"/>
          <w:b/>
          <w:bCs/>
          <w:color w:val="000000"/>
          <w:u w:val="single"/>
        </w:rPr>
        <w:t xml:space="preserve"> Allegato </w:t>
      </w:r>
      <w:r w:rsidR="00497FDD" w:rsidRPr="00BA3670">
        <w:rPr>
          <w:rFonts w:ascii="Times New Roman" w:hAnsi="Times New Roman" w:cs="Times New Roman"/>
          <w:b/>
          <w:bCs/>
          <w:color w:val="000000"/>
          <w:u w:val="single"/>
        </w:rPr>
        <w:t>B</w:t>
      </w:r>
    </w:p>
    <w:p w:rsidR="00D77055" w:rsidRPr="00497FDD" w:rsidRDefault="00D77055" w:rsidP="00101A0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497FDD">
        <w:rPr>
          <w:rFonts w:ascii="Times New Roman" w:hAnsi="Times New Roman" w:cs="Times New Roman"/>
          <w:b/>
        </w:rPr>
        <w:t xml:space="preserve">      </w:t>
      </w:r>
    </w:p>
    <w:p w:rsidR="00D77055" w:rsidRPr="00497FDD" w:rsidRDefault="00D77055" w:rsidP="00101A0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497FDD">
        <w:rPr>
          <w:rFonts w:ascii="Times New Roman" w:hAnsi="Times New Roman" w:cs="Times New Roman"/>
          <w:b/>
        </w:rPr>
        <w:t xml:space="preserve"> Spett.le ASM S.p.A.</w:t>
      </w:r>
    </w:p>
    <w:p w:rsidR="00D77055" w:rsidRPr="00497FDD" w:rsidRDefault="00D77055" w:rsidP="00101A0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497FDD"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Via dell’Industria snc Z.I. di Bazzano L’Aquila</w:t>
      </w:r>
    </w:p>
    <w:p w:rsidR="00D77055" w:rsidRPr="00497FDD" w:rsidRDefault="00D77055" w:rsidP="00101A0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906709" w:rsidRPr="003054E3" w:rsidRDefault="00D77055" w:rsidP="00906709">
      <w:pPr>
        <w:pStyle w:val="Default"/>
        <w:jc w:val="both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97FDD">
        <w:rPr>
          <w:rFonts w:ascii="Times New Roman" w:hAnsi="Times New Roman" w:cs="Times New Roman"/>
          <w:b/>
        </w:rPr>
        <w:t>OGGETTO:</w:t>
      </w:r>
      <w:r w:rsidRPr="00497FDD">
        <w:rPr>
          <w:rFonts w:ascii="Times New Roman" w:hAnsi="Times New Roman" w:cs="Times New Roman"/>
        </w:rPr>
        <w:t xml:space="preserve"> </w:t>
      </w:r>
      <w:r w:rsidR="00906709" w:rsidRPr="003054E3">
        <w:rPr>
          <w:rFonts w:ascii="Times New Roman" w:hAnsi="Times New Roman" w:cs="Times New Roman"/>
          <w:b/>
          <w:sz w:val="22"/>
          <w:szCs w:val="22"/>
        </w:rPr>
        <w:t xml:space="preserve">R.D.O. TRAMITE “RICHIESTA DI OFFERTA” APERTA NELL’AMBITO DEL MERCATO ELETTRONICO DELLA P.A. (MEPA) </w:t>
      </w:r>
      <w:r w:rsidR="00906709" w:rsidRPr="003054E3">
        <w:rPr>
          <w:rFonts w:ascii="Times New Roman" w:eastAsiaTheme="minorHAnsi" w:hAnsi="Times New Roman" w:cs="Times New Roman"/>
          <w:b/>
          <w:bCs/>
          <w:sz w:val="22"/>
          <w:szCs w:val="22"/>
          <w:lang w:eastAsia="en-US"/>
        </w:rPr>
        <w:t xml:space="preserve">PER L’AFFIDAMENTO DEL SERVIZIO DI CONDUZIONE E MANUTENZIONE ORDINARIA DEGLI IMPIANTI TERMICI E DI CONDIZIONAMENTO COMPRENSIVO DELL’ INCARICO DI TERZO RESPONSABILE E MANUTENZIONE </w:t>
      </w:r>
      <w:r w:rsidR="00906709" w:rsidRPr="003054E3"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  <w:lang w:eastAsia="en-US"/>
        </w:rPr>
        <w:t>IMPIANTO</w:t>
      </w:r>
      <w:r w:rsidR="00906709" w:rsidRPr="003054E3">
        <w:rPr>
          <w:rFonts w:ascii="Times New Roman" w:eastAsiaTheme="minorHAnsi" w:hAnsi="Times New Roman" w:cs="Times New Roman"/>
          <w:b/>
          <w:bCs/>
          <w:sz w:val="22"/>
          <w:szCs w:val="22"/>
          <w:lang w:eastAsia="en-US"/>
        </w:rPr>
        <w:t xml:space="preserve"> IDRICO SANITARIO A SERVIZIO DEGLI IMMOBILI IN USO DI ASM </w:t>
      </w:r>
      <w:r w:rsidR="00906709" w:rsidRPr="003054E3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906709" w:rsidRPr="00DD46FA">
        <w:rPr>
          <w:rFonts w:ascii="Times New Roman" w:hAnsi="Times New Roman" w:cs="Times New Roman"/>
          <w:b/>
          <w:bCs/>
          <w:color w:val="auto"/>
          <w:sz w:val="22"/>
          <w:szCs w:val="22"/>
        </w:rPr>
        <w:t>CIG</w:t>
      </w:r>
      <w:r w:rsidR="00906709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8078063478</w:t>
      </w:r>
    </w:p>
    <w:p w:rsidR="00101A03" w:rsidRPr="003054E3" w:rsidRDefault="00101A03" w:rsidP="00101A03">
      <w:pPr>
        <w:pStyle w:val="Default"/>
        <w:jc w:val="both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</w:p>
    <w:p w:rsidR="00D77055" w:rsidRPr="00497FDD" w:rsidRDefault="00D77055" w:rsidP="00101A0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color w:val="000000"/>
        </w:rPr>
      </w:pPr>
    </w:p>
    <w:p w:rsidR="00FD5F31" w:rsidRDefault="00D77055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 w:rsidRPr="00497FDD"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  <w:r w:rsidR="00E54FFB">
        <w:rPr>
          <w:rFonts w:ascii="Times New Roman" w:hAnsi="Times New Roman" w:cs="Times New Roman"/>
          <w:color w:val="000000"/>
        </w:rPr>
        <w:t xml:space="preserve"> </w:t>
      </w:r>
      <w:r w:rsidRPr="00497FDD">
        <w:rPr>
          <w:rFonts w:ascii="Times New Roman" w:hAnsi="Times New Roman" w:cs="Times New Roman"/>
          <w:color w:val="000000"/>
        </w:rPr>
        <w:t>nato a</w:t>
      </w:r>
      <w:r w:rsidR="00E54FFB">
        <w:rPr>
          <w:rFonts w:ascii="Times New Roman" w:hAnsi="Times New Roman" w:cs="Times New Roman"/>
          <w:color w:val="000000"/>
        </w:rPr>
        <w:t xml:space="preserve"> </w:t>
      </w:r>
      <w:r w:rsidRPr="00497FDD">
        <w:rPr>
          <w:rFonts w:ascii="Times New Roman" w:hAnsi="Times New Roman" w:cs="Times New Roman"/>
          <w:color w:val="000000"/>
        </w:rPr>
        <w:t>………………………...................................., il …………………………. ……………...residente a ……………</w:t>
      </w:r>
      <w:r w:rsidR="00FD5F31">
        <w:rPr>
          <w:rFonts w:ascii="Times New Roman" w:hAnsi="Times New Roman" w:cs="Times New Roman"/>
          <w:color w:val="000000"/>
        </w:rPr>
        <w:t>....................………………</w:t>
      </w:r>
      <w:r w:rsidRPr="00497FDD">
        <w:rPr>
          <w:rFonts w:ascii="Times New Roman" w:hAnsi="Times New Roman" w:cs="Times New Roman"/>
          <w:color w:val="000000"/>
        </w:rPr>
        <w:t>Codice Fiscale ……………………………………</w:t>
      </w:r>
      <w:r w:rsidR="00FD5F31">
        <w:rPr>
          <w:rFonts w:ascii="Times New Roman" w:hAnsi="Times New Roman" w:cs="Times New Roman"/>
          <w:color w:val="000000"/>
        </w:rPr>
        <w:t>……………….</w:t>
      </w:r>
      <w:r w:rsidRPr="00497FDD">
        <w:rPr>
          <w:rFonts w:ascii="Times New Roman" w:hAnsi="Times New Roman" w:cs="Times New Roman"/>
          <w:color w:val="000000"/>
        </w:rPr>
        <w:t>,</w:t>
      </w:r>
    </w:p>
    <w:p w:rsidR="00FD5F31" w:rsidRDefault="00D77055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 w:rsidRPr="00497FDD">
        <w:rPr>
          <w:rFonts w:ascii="Times New Roman" w:hAnsi="Times New Roman" w:cs="Times New Roman"/>
          <w:color w:val="000000"/>
        </w:rPr>
        <w:t xml:space="preserve"> nella sua qualità di ………………………………………della Ditta (Ragione Sociale) </w:t>
      </w:r>
      <w:r w:rsidR="00FD5F31">
        <w:rPr>
          <w:rFonts w:ascii="Times New Roman" w:hAnsi="Times New Roman" w:cs="Times New Roman"/>
          <w:color w:val="000000"/>
        </w:rPr>
        <w:t xml:space="preserve"> </w:t>
      </w:r>
      <w:r w:rsidRPr="00497FDD">
        <w:rPr>
          <w:rFonts w:ascii="Times New Roman" w:hAnsi="Times New Roman" w:cs="Times New Roman"/>
          <w:color w:val="000000"/>
        </w:rPr>
        <w:t>………………………..........................................................................</w:t>
      </w:r>
      <w:r w:rsidR="00FD5F31">
        <w:rPr>
          <w:rFonts w:ascii="Times New Roman" w:hAnsi="Times New Roman" w:cs="Times New Roman"/>
          <w:color w:val="000000"/>
        </w:rPr>
        <w:t>......</w:t>
      </w:r>
    </w:p>
    <w:p w:rsidR="00D77055" w:rsidRDefault="00FD5F31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Partita IVA ……………………………………………………</w:t>
      </w:r>
      <w:r w:rsidR="00D77055" w:rsidRPr="00497FDD">
        <w:rPr>
          <w:rFonts w:ascii="Times New Roman" w:hAnsi="Times New Roman" w:cs="Times New Roman"/>
          <w:color w:val="000000"/>
        </w:rPr>
        <w:t>Sede Legale</w:t>
      </w:r>
      <w:r w:rsidR="00FB2A19">
        <w:rPr>
          <w:rFonts w:ascii="Times New Roman" w:hAnsi="Times New Roman" w:cs="Times New Roman"/>
          <w:color w:val="000000"/>
        </w:rPr>
        <w:t xml:space="preserve"> …………….</w:t>
      </w:r>
      <w:r w:rsidR="00D77055" w:rsidRPr="00497FDD">
        <w:rPr>
          <w:rFonts w:ascii="Times New Roman" w:hAnsi="Times New Roman" w:cs="Times New Roman"/>
          <w:color w:val="000000"/>
        </w:rPr>
        <w:t xml:space="preserve"> .............................................................</w:t>
      </w:r>
      <w:r>
        <w:rPr>
          <w:rFonts w:ascii="Times New Roman" w:hAnsi="Times New Roman" w:cs="Times New Roman"/>
          <w:color w:val="000000"/>
        </w:rPr>
        <w:t>.....................................................</w:t>
      </w:r>
    </w:p>
    <w:p w:rsidR="00591354" w:rsidRDefault="00591354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91354" w:rsidRDefault="00591354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91354" w:rsidRDefault="00591354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91354" w:rsidRDefault="00591354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91354" w:rsidRDefault="00591354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91354" w:rsidRPr="00497FDD" w:rsidRDefault="00591354" w:rsidP="00101A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tbl>
      <w:tblPr>
        <w:tblW w:w="433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7"/>
        <w:gridCol w:w="1989"/>
        <w:gridCol w:w="2124"/>
        <w:gridCol w:w="6093"/>
      </w:tblGrid>
      <w:tr w:rsidR="00D25497" w:rsidRPr="00497FDD" w:rsidTr="00FC56E4">
        <w:trPr>
          <w:trHeight w:val="865"/>
        </w:trPr>
        <w:tc>
          <w:tcPr>
            <w:tcW w:w="9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Descrizione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Importo base d’asta</w:t>
            </w: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per n. 3 anni</w:t>
            </w: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5497" w:rsidRPr="00307F4A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D25497" w:rsidRPr="00307F4A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Importo base d’asta</w:t>
            </w:r>
          </w:p>
          <w:p w:rsidR="00D25497" w:rsidRPr="00307F4A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per n. 1 anno</w:t>
            </w: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Importo offerto</w:t>
            </w: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07F4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per n. 3 anni</w:t>
            </w: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D25497" w:rsidRPr="00307F4A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D25497" w:rsidRPr="00497FDD" w:rsidTr="00FE30DA">
        <w:trPr>
          <w:trHeight w:val="4510"/>
        </w:trPr>
        <w:tc>
          <w:tcPr>
            <w:tcW w:w="9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5497" w:rsidRPr="006A5A79" w:rsidRDefault="00D25497" w:rsidP="008B44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</w:pPr>
            <w:r w:rsidRPr="006A5A7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Affidamento del </w:t>
            </w:r>
            <w:r w:rsidRPr="006A5A79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servizio</w:t>
            </w:r>
          </w:p>
          <w:p w:rsidR="00D25497" w:rsidRPr="006A5A79" w:rsidRDefault="00D25497" w:rsidP="008B4470">
            <w:pPr>
              <w:pStyle w:val="Default"/>
              <w:jc w:val="both"/>
              <w:rPr>
                <w:rFonts w:ascii="Times New Roman" w:eastAsiaTheme="minorHAnsi" w:hAnsi="Times New Roman" w:cs="Times New Roman"/>
                <w:sz w:val="20"/>
                <w:szCs w:val="20"/>
                <w:lang w:eastAsia="en-US"/>
              </w:rPr>
            </w:pPr>
            <w:r w:rsidRPr="006A5A79">
              <w:rPr>
                <w:rFonts w:ascii="Times New Roman" w:eastAsiaTheme="minorHAnsi" w:hAnsi="Times New Roman" w:cs="Times New Roman"/>
                <w:b/>
                <w:bCs/>
                <w:sz w:val="20"/>
                <w:szCs w:val="20"/>
                <w:lang w:eastAsia="en-US"/>
              </w:rPr>
              <w:t xml:space="preserve">di conduzione e manutenzione ordinaria degli impianti termici e di condizionamento comprensivo dell’ incarico di terzo responsabile e manutenzione </w:t>
            </w:r>
            <w:r w:rsidRPr="006A5A79">
              <w:rPr>
                <w:rFonts w:ascii="Times New Roman" w:eastAsiaTheme="minorHAnsi" w:hAnsi="Times New Roman" w:cs="Times New Roman"/>
                <w:b/>
                <w:bCs/>
                <w:color w:val="auto"/>
                <w:sz w:val="20"/>
                <w:szCs w:val="20"/>
                <w:lang w:eastAsia="en-US"/>
              </w:rPr>
              <w:t>impianto</w:t>
            </w:r>
            <w:r w:rsidRPr="006A5A79">
              <w:rPr>
                <w:rFonts w:ascii="Times New Roman" w:eastAsiaTheme="minorHAnsi" w:hAnsi="Times New Roman" w:cs="Times New Roman"/>
                <w:b/>
                <w:bCs/>
                <w:sz w:val="20"/>
                <w:szCs w:val="20"/>
                <w:lang w:eastAsia="en-US"/>
              </w:rPr>
              <w:t xml:space="preserve"> idrico sanitario a servizio degli immobili in uso di ASM </w:t>
            </w:r>
            <w:r w:rsidRPr="006A5A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:rsidR="00D25497" w:rsidRPr="006A5A79" w:rsidRDefault="00D25497" w:rsidP="00436C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A5A79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497FDD">
              <w:rPr>
                <w:rFonts w:ascii="Times New Roman" w:hAnsi="Times New Roman" w:cs="Times New Roman"/>
                <w:bCs/>
                <w:color w:val="000000"/>
              </w:rPr>
              <w:t>€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12.600</w:t>
            </w:r>
            <w:r w:rsidRPr="00497FDD">
              <w:rPr>
                <w:rFonts w:ascii="Times New Roman" w:hAnsi="Times New Roman" w:cs="Times New Roman"/>
                <w:bCs/>
                <w:color w:val="000000"/>
              </w:rPr>
              <w:t>,00</w:t>
            </w: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497FDD">
              <w:rPr>
                <w:rFonts w:ascii="Times New Roman" w:hAnsi="Times New Roman" w:cs="Times New Roman"/>
                <w:bCs/>
                <w:color w:val="000000"/>
              </w:rPr>
              <w:t xml:space="preserve"> </w:t>
            </w:r>
          </w:p>
        </w:tc>
        <w:tc>
          <w:tcPr>
            <w:tcW w:w="8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Pr="00497FDD" w:rsidRDefault="00D25497" w:rsidP="00A53B7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497FDD">
              <w:rPr>
                <w:rFonts w:ascii="Times New Roman" w:hAnsi="Times New Roman" w:cs="Times New Roman"/>
                <w:bCs/>
                <w:color w:val="000000"/>
              </w:rPr>
              <w:t>€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4.200</w:t>
            </w:r>
            <w:r w:rsidRPr="00497FDD">
              <w:rPr>
                <w:rFonts w:ascii="Times New Roman" w:hAnsi="Times New Roman" w:cs="Times New Roman"/>
                <w:bCs/>
                <w:color w:val="000000"/>
              </w:rPr>
              <w:t>,00</w:t>
            </w: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  <w:tc>
          <w:tcPr>
            <w:tcW w:w="2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5497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497FDD">
              <w:rPr>
                <w:rFonts w:ascii="Times New Roman" w:hAnsi="Times New Roman" w:cs="Times New Roman"/>
                <w:bCs/>
                <w:color w:val="000000"/>
              </w:rPr>
              <w:t xml:space="preserve">€ 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</w:t>
            </w:r>
            <w:r w:rsidRPr="00497FDD">
              <w:rPr>
                <w:rFonts w:ascii="Times New Roman" w:hAnsi="Times New Roman" w:cs="Times New Roman"/>
                <w:bCs/>
                <w:color w:val="000000"/>
              </w:rPr>
              <w:t>..……………………………</w:t>
            </w:r>
            <w:r w:rsidR="00FC56E4">
              <w:rPr>
                <w:rFonts w:ascii="Times New Roman" w:hAnsi="Times New Roman" w:cs="Times New Roman"/>
                <w:bCs/>
                <w:color w:val="000000"/>
              </w:rPr>
              <w:t>……………………..</w:t>
            </w: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497FDD">
              <w:rPr>
                <w:rFonts w:ascii="Times New Roman" w:hAnsi="Times New Roman" w:cs="Times New Roman"/>
                <w:bCs/>
                <w:color w:val="000000"/>
              </w:rPr>
              <w:t>(</w:t>
            </w:r>
            <w:r w:rsidRPr="00187EAD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in cifre)</w:t>
            </w: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497FDD">
              <w:rPr>
                <w:rFonts w:ascii="Times New Roman" w:hAnsi="Times New Roman" w:cs="Times New Roman"/>
                <w:bCs/>
                <w:color w:val="000000"/>
              </w:rPr>
              <w:t>………………………..............</w:t>
            </w:r>
            <w:r w:rsidR="00FC56E4">
              <w:rPr>
                <w:rFonts w:ascii="Times New Roman" w:hAnsi="Times New Roman" w:cs="Times New Roman"/>
                <w:bCs/>
                <w:color w:val="000000"/>
              </w:rPr>
              <w:t>............................</w:t>
            </w:r>
          </w:p>
          <w:p w:rsidR="00D25497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187EAD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>(in lettere</w:t>
            </w:r>
            <w:r w:rsidRPr="00497FDD">
              <w:rPr>
                <w:rFonts w:ascii="Times New Roman" w:hAnsi="Times New Roman" w:cs="Times New Roman"/>
                <w:bCs/>
                <w:color w:val="000000"/>
              </w:rPr>
              <w:t xml:space="preserve">) </w:t>
            </w:r>
          </w:p>
          <w:p w:rsidR="00FC56E4" w:rsidRPr="00497FDD" w:rsidRDefault="00FC56E4" w:rsidP="00101A0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D25497" w:rsidRPr="00B375F8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375F8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così specificato:</w:t>
            </w:r>
          </w:p>
          <w:p w:rsidR="00D25497" w:rsidRPr="00B375F8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D25497" w:rsidRPr="006A5A79" w:rsidRDefault="00D25497" w:rsidP="0035112F">
            <w:pPr>
              <w:pStyle w:val="Paragrafoelenco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right="317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6A5A7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€…………..…………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………</w:t>
            </w:r>
            <w:r w:rsidRPr="006A5A7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per il servizio di cui all’art. 8 del disciplinare/capitolato</w:t>
            </w:r>
          </w:p>
          <w:p w:rsidR="00D25497" w:rsidRPr="006A5A79" w:rsidRDefault="00D25497" w:rsidP="002C475D">
            <w:pPr>
              <w:pStyle w:val="Paragrafoelenco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right="317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6A5A7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€  ………..……………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……..</w:t>
            </w:r>
            <w:r w:rsidRPr="006A5A7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per il servizio di cui all’art. 9 del  disciplinare/capitolato</w:t>
            </w:r>
          </w:p>
          <w:p w:rsidR="00D25497" w:rsidRPr="006A5A79" w:rsidRDefault="00D25497" w:rsidP="00525DF9">
            <w:pPr>
              <w:pStyle w:val="Paragrafoelenco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right="317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6A5A7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€   ……..………………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……..</w:t>
            </w:r>
            <w:r w:rsidRPr="006A5A79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per il servizio di cui all’art. 10 del  disciplinare/capitolato</w:t>
            </w:r>
          </w:p>
          <w:p w:rsidR="00D25497" w:rsidRPr="00497FDD" w:rsidRDefault="00D25497" w:rsidP="00101A03">
            <w:pPr>
              <w:autoSpaceDE w:val="0"/>
              <w:autoSpaceDN w:val="0"/>
              <w:adjustRightInd w:val="0"/>
              <w:spacing w:after="0" w:line="240" w:lineRule="auto"/>
              <w:ind w:right="317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</w:tbl>
    <w:p w:rsidR="00FE30DA" w:rsidRDefault="00FE30DA" w:rsidP="00101A03">
      <w:pPr>
        <w:tabs>
          <w:tab w:val="left" w:pos="326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D77055" w:rsidRPr="00FE30DA" w:rsidRDefault="00B91358" w:rsidP="00101A03">
      <w:pPr>
        <w:tabs>
          <w:tab w:val="left" w:pos="326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u w:val="single"/>
        </w:rPr>
      </w:pPr>
      <w:r w:rsidRPr="00FE30DA">
        <w:rPr>
          <w:rFonts w:ascii="Times New Roman" w:hAnsi="Times New Roman" w:cs="Times New Roman"/>
          <w:b/>
          <w:u w:val="single"/>
        </w:rPr>
        <w:t xml:space="preserve">Oltre </w:t>
      </w:r>
      <w:r w:rsidR="008B41D6" w:rsidRPr="00FE30DA">
        <w:rPr>
          <w:rFonts w:ascii="Times New Roman" w:hAnsi="Times New Roman" w:cs="Times New Roman"/>
          <w:b/>
          <w:u w:val="single"/>
        </w:rPr>
        <w:t>spese sicurezza pari a € 250,00 oltre iva  non soggette a ribasso</w:t>
      </w:r>
      <w:r w:rsidR="00361FED" w:rsidRPr="00FE30DA">
        <w:rPr>
          <w:rFonts w:ascii="Times New Roman" w:hAnsi="Times New Roman" w:cs="Times New Roman"/>
          <w:b/>
          <w:u w:val="single"/>
        </w:rPr>
        <w:t xml:space="preserve">. </w:t>
      </w:r>
      <w:bookmarkStart w:id="0" w:name="_GoBack"/>
      <w:bookmarkEnd w:id="0"/>
    </w:p>
    <w:p w:rsidR="006A5A79" w:rsidRDefault="00D77055" w:rsidP="006A5A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6A5A79">
        <w:rPr>
          <w:rFonts w:ascii="Times New Roman" w:hAnsi="Times New Roman" w:cs="Times New Roman"/>
          <w:b/>
          <w:sz w:val="20"/>
          <w:szCs w:val="20"/>
        </w:rPr>
        <w:t>Costi per la sicurezza ai sensi dell’art. 95 comma 10 D.Lgs. 50/2016 pari a €…………………….</w:t>
      </w:r>
    </w:p>
    <w:p w:rsidR="00D77055" w:rsidRDefault="00D77055" w:rsidP="006A5A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  <w:r w:rsidRPr="004C2014">
        <w:rPr>
          <w:rFonts w:ascii="Times New Roman" w:hAnsi="Times New Roman" w:cs="Times New Roman"/>
          <w:b/>
          <w:bCs/>
          <w:color w:val="000000"/>
          <w:sz w:val="20"/>
          <w:szCs w:val="20"/>
        </w:rPr>
        <w:t>Prezzi indicati al netto di iva</w:t>
      </w:r>
    </w:p>
    <w:p w:rsidR="00B375F8" w:rsidRPr="00497FDD" w:rsidRDefault="00D77055" w:rsidP="007F67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</w:rPr>
      </w:pPr>
      <w:r w:rsidRPr="00497FDD">
        <w:rPr>
          <w:rFonts w:ascii="Times New Roman" w:hAnsi="Times New Roman" w:cs="Times New Roman"/>
          <w:bCs/>
          <w:color w:val="000000"/>
        </w:rPr>
        <w:t xml:space="preserve">…………………lì………………     </w:t>
      </w:r>
      <w:r w:rsidR="00B375F8">
        <w:rPr>
          <w:rFonts w:ascii="Times New Roman" w:hAnsi="Times New Roman" w:cs="Times New Roman"/>
          <w:bCs/>
          <w:color w:val="000000"/>
        </w:rPr>
        <w:t xml:space="preserve"> </w:t>
      </w:r>
      <w:r w:rsidRPr="00497FDD">
        <w:rPr>
          <w:rFonts w:ascii="Times New Roman" w:hAnsi="Times New Roman" w:cs="Times New Roman"/>
          <w:bCs/>
          <w:color w:val="000000"/>
        </w:rPr>
        <w:t xml:space="preserve">      </w:t>
      </w:r>
      <w:r w:rsidR="00B375F8" w:rsidRPr="00497FDD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</w:t>
      </w:r>
      <w:r w:rsidR="0029070F">
        <w:rPr>
          <w:rFonts w:ascii="Times New Roman" w:hAnsi="Times New Roman" w:cs="Times New Roman"/>
          <w:bCs/>
          <w:color w:val="000000"/>
        </w:rPr>
        <w:t xml:space="preserve">         </w:t>
      </w:r>
      <w:r w:rsidR="00B375F8" w:rsidRPr="00497FDD">
        <w:rPr>
          <w:rFonts w:ascii="Times New Roman" w:hAnsi="Times New Roman" w:cs="Times New Roman"/>
          <w:bCs/>
          <w:color w:val="000000"/>
        </w:rPr>
        <w:t>timbro e firma</w:t>
      </w:r>
      <w:r w:rsidR="0029070F">
        <w:rPr>
          <w:rFonts w:ascii="Times New Roman" w:hAnsi="Times New Roman" w:cs="Times New Roman"/>
          <w:bCs/>
          <w:color w:val="000000"/>
        </w:rPr>
        <w:t xml:space="preserve"> </w:t>
      </w:r>
      <w:r w:rsidR="00B375F8" w:rsidRPr="00497FDD">
        <w:rPr>
          <w:rFonts w:ascii="Times New Roman" w:hAnsi="Times New Roman" w:cs="Times New Roman"/>
          <w:bCs/>
          <w:color w:val="000000"/>
        </w:rPr>
        <w:t>Legale Rappresentante</w:t>
      </w:r>
    </w:p>
    <w:p w:rsidR="00D77055" w:rsidRPr="00497FDD" w:rsidRDefault="005F6DBD" w:rsidP="00D86BF9">
      <w:pPr>
        <w:spacing w:after="0" w:line="240" w:lineRule="auto"/>
        <w:rPr>
          <w:rFonts w:ascii="Times New Roman" w:hAnsi="Times New Roman" w:cs="Times New Roman"/>
          <w:bCs/>
          <w:color w:val="000000"/>
        </w:rPr>
      </w:pPr>
      <w:r w:rsidRPr="00497FDD">
        <w:rPr>
          <w:rFonts w:ascii="Times New Roman" w:hAnsi="Times New Roman" w:cs="Times New Roman"/>
        </w:rPr>
        <w:t>allegare fotocopia del documento d’identit</w:t>
      </w:r>
      <w:r>
        <w:rPr>
          <w:rFonts w:ascii="Times New Roman" w:hAnsi="Times New Roman" w:cs="Times New Roman"/>
        </w:rPr>
        <w:t>à</w:t>
      </w:r>
      <w:r w:rsidRPr="00497FDD">
        <w:rPr>
          <w:rFonts w:ascii="Times New Roman" w:hAnsi="Times New Roman" w:cs="Times New Roman"/>
        </w:rPr>
        <w:t xml:space="preserve"> in corso di validit</w:t>
      </w:r>
      <w:r>
        <w:rPr>
          <w:rFonts w:ascii="Times New Roman" w:hAnsi="Times New Roman" w:cs="Times New Roman"/>
        </w:rPr>
        <w:t>à</w:t>
      </w:r>
      <w:r w:rsidRPr="00497FDD">
        <w:rPr>
          <w:rFonts w:ascii="Times New Roman" w:hAnsi="Times New Roman" w:cs="Times New Roman"/>
        </w:rPr>
        <w:t xml:space="preserve"> del firmatario</w:t>
      </w:r>
      <w:r w:rsidR="00B375F8" w:rsidRPr="00497FDD">
        <w:rPr>
          <w:rFonts w:ascii="Times New Roman" w:hAnsi="Times New Roman" w:cs="Times New Roman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61E3EA" wp14:editId="0B714CB8">
                <wp:simplePos x="0" y="0"/>
                <wp:positionH relativeFrom="column">
                  <wp:posOffset>366395</wp:posOffset>
                </wp:positionH>
                <wp:positionV relativeFrom="paragraph">
                  <wp:posOffset>8255635</wp:posOffset>
                </wp:positionV>
                <wp:extent cx="71755" cy="71755"/>
                <wp:effectExtent l="13970" t="6985" r="9525" b="6985"/>
                <wp:wrapNone/>
                <wp:docPr id="5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71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ttangolo 5" o:spid="_x0000_s1026" style="position:absolute;margin-left:28.85pt;margin-top:650.05pt;width:5.65pt;height:5.6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" strokeweight=".18mm"/>
            </w:pict>
          </mc:Fallback>
        </mc:AlternateContent>
      </w:r>
      <w:r>
        <w:rPr>
          <w:rFonts w:ascii="Times New Roman" w:hAnsi="Times New Roman" w:cs="Times New Roman"/>
        </w:rPr>
        <w:t xml:space="preserve"> </w:t>
      </w:r>
    </w:p>
    <w:sectPr w:rsidR="00D77055" w:rsidRPr="00497FDD" w:rsidSect="00B375F8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6838" w:h="11906" w:orient="landscape"/>
      <w:pgMar w:top="1134" w:right="1417" w:bottom="2269" w:left="1134" w:header="1701" w:footer="2154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595" w:rsidRDefault="00000595" w:rsidP="00E12A95">
      <w:pPr>
        <w:spacing w:after="0" w:line="240" w:lineRule="auto"/>
      </w:pPr>
      <w:r>
        <w:separator/>
      </w:r>
    </w:p>
  </w:endnote>
  <w:endnote w:type="continuationSeparator" w:id="0">
    <w:p w:rsidR="00000595" w:rsidRDefault="00000595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entury Schoolbook">
    <w:altName w:val="Century Schoolbook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7255B0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00595">
          <w:rPr>
            <w:noProof/>
          </w:rPr>
          <w:t>1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E94981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57F7FF11" wp14:editId="600119DF">
              <wp:simplePos x="0" y="0"/>
              <wp:positionH relativeFrom="margin">
                <wp:align>left</wp:align>
              </wp:positionH>
              <wp:positionV relativeFrom="paragraph">
                <wp:posOffset>1065475</wp:posOffset>
              </wp:positionV>
              <wp:extent cx="5892878" cy="231775"/>
              <wp:effectExtent l="0" t="0" r="0" b="0"/>
              <wp:wrapNone/>
              <wp:docPr id="38" name="Gruppo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2878" cy="231775"/>
                        <a:chOff x="0" y="0"/>
                        <a:chExt cx="5892878" cy="231775"/>
                      </a:xfrm>
                    </wpg:grpSpPr>
                    <wps:wsp>
                      <wps:cNvPr id="39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523" y="0"/>
                          <a:ext cx="5761355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40" name="Immagine 4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263"/>
                          <a:ext cx="206375" cy="2063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38" o:spid="_x0000_s1026" style="position:absolute;margin-left:0;margin-top:83.9pt;width:464pt;height:18.25pt;z-index:251679744;mso-position-horizontal:left;mso-position-horizontal-relative:margin" coordsize="58928,23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5;width:57613;height:2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cSK8QA&#10;AADbAAAADwAAAGRycy9kb3ducmV2LnhtbESPzWrCQBSF9wXfYbiF7pqJLQ01ZhQRCqW4aLQLl5fM&#10;NZMmcydmRk3fviMILg/n5+MUy9F24kyDbxwrmCYpCOLK6YZrBT+7j+d3ED4ga+wck4I/8rBcTB4K&#10;zLW7cEnnbahFHGGfowITQp9L6StDFn3ieuLoHdxgMUQ51FIPeInjtpMvaZpJiw1HgsGe1oaqdnuy&#10;EbLx1al0x9/pppV702b49m2+lHp6HFdzEIHGcA/f2p9awesMrl/iD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XEivEAAAA2wAAAA8AAAAAAAAAAAAAAAAAmAIAAGRycy9k&#10;b3ducmV2LnhtbFBLBQYAAAAABAAEAPUAAACJAwAAAAA=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lzDvDAAAA2wAAAA8AAABkcnMvZG93bnJldi54bWxET8tqAjEU3Rf6D+EW3NWMRdo6GkUK1QoV&#10;fILuLpPrTOjkZkxSZ/r3zaLQ5eG8J7PO1uJGPhjHCgb9DARx4bThUsFh//74CiJEZI21Y1LwQwFm&#10;0/u7Cebatbyl2y6WIoVwyFFBFWOTSxmKiiyGvmuIE3dx3mJM0JdSe2xTuK3lU5Y9S4uGU0OFDb1V&#10;VHztvq2Cq282i+58/JyfrmvzYjar0bJdKdV76OZjEJG6+C/+c39oBcO0Pn1JP0BO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SXMO8MAAADbAAAADwAAAAAAAAAAAAAAAACf&#10;AgAAZHJzL2Rvd25yZXYueG1sUEsFBgAAAAAEAAQA9wAAAI8DAAAAAA==&#10;">
                <v:imagedata r:id="rId2" o:title=""/>
                <v:path arrowok="t"/>
              </v:shape>
              <w10:wrap anchorx="margin"/>
            </v:group>
          </w:pict>
        </mc:Fallback>
      </mc:AlternateContent>
    </w:r>
    <w:r w:rsidRPr="00E94981"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254A7307" wp14:editId="342BA66A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57555"/>
              <wp:effectExtent l="0" t="0" r="0" b="4445"/>
              <wp:wrapNone/>
              <wp:docPr id="31" name="Gruppo 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724150" cy="757555"/>
                        <a:chOff x="0" y="0"/>
                        <a:chExt cx="2724294" cy="758189"/>
                      </a:xfrm>
                    </wpg:grpSpPr>
                    <wps:wsp>
                      <wps:cNvPr id="35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645" y="0"/>
                          <a:ext cx="2279649" cy="7581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36" name="Immagine 36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1419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31" o:spid="_x0000_s1029" style="position:absolute;margin-left:360.65pt;margin-top:15.1pt;width:214.5pt;height:59.65pt;z-index:251675648" coordsize="27242,75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">
              <v:shape id="Casella di testo 2" o:spid="_x0000_s1030" type="#_x0000_t202" style="position:absolute;left:4446;width:22796;height:75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oYLsMA&#10;AADbAAAADwAAAGRycy9kb3ducmV2LnhtbESPzWrCQBSF90LfYbgFdzqxEimpoxShIJJFjS66vGRu&#10;M2kyd2JmNOnbdwqCy8P5+Tjr7WhbcaPe144VLOYJCOLS6ZorBefTx+wVhA/IGlvHpOCXPGw3T5M1&#10;ZtoNfKRbESoRR9hnqMCE0GVS+tKQRT93HXH0vl1vMUTZV1L3OMRx28qXJFlJizVHgsGOdobKprja&#10;CMl9eT26y88ib+SXaVaYfpqDUtPn8f0NRKAxPML39l4rWKbw/yX+AL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oYLsMAAADbAAAADwAAAAAAAAAAAAAAAACYAgAAZHJzL2Rv&#10;d25yZXYueG1sUEsFBgAAAAAEAAQA9QAAAIgDAAAAAA==&#10;" stroked="f">
                <v:textbox style="mso-fit-shape-to-text:t"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NtkfEAAAA2wAAAA8AAABkcnMvZG93bnJldi54bWxEj1trAjEUhN8L/odwhL4UTdqCyGoUUbTS&#10;p3rB58Pm7EU3J9skXbf/vikU+jjMzDfMfNnbRnTkQ+1Yw/NYgSDOnam51HA+bUdTECEiG2wck4Zv&#10;CrBcDB7mmBl35wN1x1iKBOGQoYYqxjaTMuQVWQxj1xInr3DeYkzSl9J4vCe4beSLUhNpsea0UGFL&#10;64ry2/HLaii6olCKN5fd/vNJvr99bNjnV60fh/1qBiJSH//Df+290fA6gd8v6QfIx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PNtkfEAAAA2wAAAA8AAAAAAAAAAAAAAAAA&#10;nwIAAGRycy9kb3ducmV2LnhtbFBLBQYAAAAABAAEAPcAAACQAwAAAAA=&#10;">
                <v:imagedata r:id="rId4" o:title=""/>
                <v:path arrowok="t"/>
              </v:shape>
            </v:group>
          </w:pict>
        </mc:Fallback>
      </mc:AlternateContent>
    </w:r>
    <w:r w:rsidRPr="00E94981"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099C064E" wp14:editId="41AA90FD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 w:rsidRPr="00E94981"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7890BA8" wp14:editId="6F910C63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25" cy="626110"/>
              <wp:effectExtent l="0" t="0" r="0" b="2540"/>
              <wp:wrapNone/>
              <wp:docPr id="12" name="Gruppo 1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498725" cy="626110"/>
                        <a:chOff x="0" y="0"/>
                        <a:chExt cx="2498882" cy="626744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7945" cy="62674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12" o:spid="_x0000_s1035" style="position:absolute;margin-left:-36.5pt;margin-top:15.1pt;width:196.75pt;height:49.3pt;z-index:251673600" coordsize="24988,62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">
              <v:shape id="Casella di testo 2" o:spid="_x0000_s1036" type="#_x0000_t202" style="position:absolute;left:4509;width:20479;height:6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2A95226F" wp14:editId="3656C887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595" w:rsidRDefault="00000595" w:rsidP="00E12A95">
      <w:pPr>
        <w:spacing w:after="0" w:line="240" w:lineRule="auto"/>
      </w:pPr>
      <w:r>
        <w:separator/>
      </w:r>
    </w:p>
  </w:footnote>
  <w:footnote w:type="continuationSeparator" w:id="0">
    <w:p w:rsidR="00000595" w:rsidRDefault="00000595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280B94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0FBA79AA" wp14:editId="7FDA3124">
              <wp:simplePos x="0" y="0"/>
              <wp:positionH relativeFrom="column">
                <wp:posOffset>-277963</wp:posOffset>
              </wp:positionH>
              <wp:positionV relativeFrom="paragraph">
                <wp:posOffset>-698298</wp:posOffset>
              </wp:positionV>
              <wp:extent cx="6356965" cy="655320"/>
              <wp:effectExtent l="0" t="0" r="6350" b="0"/>
              <wp:wrapNone/>
              <wp:docPr id="42" name="Gruppo 4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5696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1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770248ED" id="Gruppo 42" o:spid="_x0000_s1026" style="position:absolute;margin-left:-21.9pt;margin-top:-55pt;width:500.55pt;height:51.6pt;z-index:251678719" coordsize="63569,655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">
                <v:imagedata r:id="rId6" o:title=""/>
              </v:shape>
              <v:group id="Gruppo 29" o:spid="_x0000_s1028" style="position:absolute;left:43710;top:803;width:19859;height:4680" coordsize="19859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<v:shape id="Immagine 30" o:spid="_x0000_s1029" type="#_x0000_t75" style="position:absolute;left:15173;width:4686;height:4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">
                  <v:imagedata r:id="rId7" o:title=""/>
                </v:shape>
                <v:shape id="Immagine 32" o:spid="_x0000_s1030" type="#_x0000_t75" style="position:absolute;top:200;width:3422;height:4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">
                  <v:imagedata r:id="rId8" o:title=""/>
                </v:shape>
                <v:shape id="Immagine 33" o:spid="_x0000_s1031" type="#_x0000_t75" style="position:absolute;left:10651;top:200;width:3416;height:44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">
                  <v:imagedata r:id="rId9" o:title=""/>
                </v:shape>
                <v:shape id="Immagine 34" o:spid="_x0000_s1032" type="#_x0000_t75" style="position:absolute;left:5325;top:200;width:3397;height:4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">
                  <v:imagedata r:id="rId10" o:title="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280B94">
    <w:pPr>
      <w:pStyle w:val="Intestazione"/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0528" behindDoc="0" locked="0" layoutInCell="1" allowOverlap="1" wp14:anchorId="709C2FBB" wp14:editId="32E00A4D">
              <wp:simplePos x="0" y="0"/>
              <wp:positionH relativeFrom="column">
                <wp:posOffset>-247817</wp:posOffset>
              </wp:positionH>
              <wp:positionV relativeFrom="paragraph">
                <wp:posOffset>-718394</wp:posOffset>
              </wp:positionV>
              <wp:extent cx="6356964" cy="655320"/>
              <wp:effectExtent l="0" t="0" r="6350" b="0"/>
              <wp:wrapNone/>
              <wp:docPr id="4" name="Gruppo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56964" cy="655320"/>
                        <a:chOff x="0" y="0"/>
                        <a:chExt cx="6356964" cy="655320"/>
                      </a:xfrm>
                    </wpg:grpSpPr>
                    <wpg:grpSp>
                      <wpg:cNvPr id="3" name="Gruppo 3"/>
                      <wpg:cNvGrpSpPr/>
                      <wpg:grpSpPr>
                        <a:xfrm>
                          <a:off x="4371032" y="80386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2" name="Immagine 2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Immagine 8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Immagine 9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11" name="Immagine 1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7BAF2E7D" id="Gruppo 4" o:spid="_x0000_s1026" style="position:absolute;margin-left:-19.5pt;margin-top:-56.55pt;width:500.55pt;height:51.6pt;z-index:251670528" coordsize="63569,655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">
              <v:group id="Gruppo 3" o:spid="_x0000_s1027" style="position:absolute;left:43710;top:803;width:19859;height:4680" coordsize="19859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2" o:spid="_x0000_s1028" type="#_x0000_t75" style="position:absolute;left:15173;width:4686;height:4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">
                  <v:imagedata r:id="rId6" o:title=""/>
                </v:shape>
                <v:shape id="Immagine 8" o:spid="_x0000_s1029" type="#_x0000_t75" style="position:absolute;top:200;width:3422;height:4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">
                  <v:imagedata r:id="rId7" o:title=""/>
                </v:shape>
                <v:shape id="Immagine 9" o:spid="_x0000_s1030" type="#_x0000_t75" style="position:absolute;left:10651;top:200;width:3416;height:44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">
                  <v:imagedata r:id="rId8" o:title=""/>
                </v:shape>
                <v:shape id="Immagine 10" o:spid="_x0000_s1031" type="#_x0000_t75" style="position:absolute;left:5325;top:200;width:3397;height:4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">
                  <v:imagedata r:id="rId9" o:title=""/>
                </v:shape>
              </v:group>
              <v:shape id="Immagine 11" o:spid="_x0000_s1032" type="#_x0000_t75" style="position:absolute;width:26765;height:6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">
                <v:imagedata r:id="rId10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D61C6"/>
    <w:multiLevelType w:val="hybridMultilevel"/>
    <w:tmpl w:val="F70E549C"/>
    <w:lvl w:ilvl="0" w:tplc="6A1403E8">
      <w:start w:val="1"/>
      <w:numFmt w:val="lowerLetter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00595"/>
    <w:rsid w:val="00026499"/>
    <w:rsid w:val="0009307E"/>
    <w:rsid w:val="000A2CF8"/>
    <w:rsid w:val="000A2D5E"/>
    <w:rsid w:val="000B1868"/>
    <w:rsid w:val="000C2F61"/>
    <w:rsid w:val="000E7830"/>
    <w:rsid w:val="00101A03"/>
    <w:rsid w:val="00112780"/>
    <w:rsid w:val="001774DD"/>
    <w:rsid w:val="00187EAD"/>
    <w:rsid w:val="001F66EE"/>
    <w:rsid w:val="002120BC"/>
    <w:rsid w:val="00221625"/>
    <w:rsid w:val="002439EA"/>
    <w:rsid w:val="002535FC"/>
    <w:rsid w:val="002711E8"/>
    <w:rsid w:val="002728DA"/>
    <w:rsid w:val="00280B94"/>
    <w:rsid w:val="0029070F"/>
    <w:rsid w:val="002A1BCE"/>
    <w:rsid w:val="002A72FA"/>
    <w:rsid w:val="002C475D"/>
    <w:rsid w:val="002E71CF"/>
    <w:rsid w:val="00307F4A"/>
    <w:rsid w:val="0031363B"/>
    <w:rsid w:val="003141D6"/>
    <w:rsid w:val="00333D66"/>
    <w:rsid w:val="003371F1"/>
    <w:rsid w:val="003454CF"/>
    <w:rsid w:val="0035112F"/>
    <w:rsid w:val="00354FE2"/>
    <w:rsid w:val="00361FED"/>
    <w:rsid w:val="003B1C31"/>
    <w:rsid w:val="00425F58"/>
    <w:rsid w:val="00436CD9"/>
    <w:rsid w:val="00441AFE"/>
    <w:rsid w:val="00497FDD"/>
    <w:rsid w:val="004C2014"/>
    <w:rsid w:val="004D7FDD"/>
    <w:rsid w:val="004F076D"/>
    <w:rsid w:val="004F4EBE"/>
    <w:rsid w:val="00513C35"/>
    <w:rsid w:val="00525DF9"/>
    <w:rsid w:val="00565231"/>
    <w:rsid w:val="005671F9"/>
    <w:rsid w:val="005802D1"/>
    <w:rsid w:val="00591354"/>
    <w:rsid w:val="005C3C91"/>
    <w:rsid w:val="005D2CA2"/>
    <w:rsid w:val="005F6DBD"/>
    <w:rsid w:val="00611F7B"/>
    <w:rsid w:val="00616A76"/>
    <w:rsid w:val="0064668A"/>
    <w:rsid w:val="00660F11"/>
    <w:rsid w:val="006809E0"/>
    <w:rsid w:val="006A1188"/>
    <w:rsid w:val="006A5A79"/>
    <w:rsid w:val="006F691C"/>
    <w:rsid w:val="007255B0"/>
    <w:rsid w:val="007A163E"/>
    <w:rsid w:val="007F6720"/>
    <w:rsid w:val="00811F11"/>
    <w:rsid w:val="008929DB"/>
    <w:rsid w:val="008B092B"/>
    <w:rsid w:val="008B23F2"/>
    <w:rsid w:val="008B41D6"/>
    <w:rsid w:val="008B4470"/>
    <w:rsid w:val="008E2B65"/>
    <w:rsid w:val="00906709"/>
    <w:rsid w:val="00917A73"/>
    <w:rsid w:val="0093326A"/>
    <w:rsid w:val="009444F9"/>
    <w:rsid w:val="0094625B"/>
    <w:rsid w:val="009B0F6B"/>
    <w:rsid w:val="00A34983"/>
    <w:rsid w:val="00A46AD3"/>
    <w:rsid w:val="00A53B72"/>
    <w:rsid w:val="00AB1843"/>
    <w:rsid w:val="00AC1C75"/>
    <w:rsid w:val="00B375F8"/>
    <w:rsid w:val="00B5223F"/>
    <w:rsid w:val="00B91358"/>
    <w:rsid w:val="00BA170E"/>
    <w:rsid w:val="00BA3670"/>
    <w:rsid w:val="00BC313A"/>
    <w:rsid w:val="00BC3794"/>
    <w:rsid w:val="00BC3EB9"/>
    <w:rsid w:val="00BD4CB4"/>
    <w:rsid w:val="00BF5A57"/>
    <w:rsid w:val="00C47250"/>
    <w:rsid w:val="00C52495"/>
    <w:rsid w:val="00C84FAA"/>
    <w:rsid w:val="00C96AA3"/>
    <w:rsid w:val="00CD7CE8"/>
    <w:rsid w:val="00CE7CF6"/>
    <w:rsid w:val="00D11C34"/>
    <w:rsid w:val="00D14A8E"/>
    <w:rsid w:val="00D219C0"/>
    <w:rsid w:val="00D25497"/>
    <w:rsid w:val="00D77055"/>
    <w:rsid w:val="00D86BF9"/>
    <w:rsid w:val="00E00BB3"/>
    <w:rsid w:val="00E12A95"/>
    <w:rsid w:val="00E26A61"/>
    <w:rsid w:val="00E36ADE"/>
    <w:rsid w:val="00E5034D"/>
    <w:rsid w:val="00E54FFB"/>
    <w:rsid w:val="00E629B9"/>
    <w:rsid w:val="00E67EE8"/>
    <w:rsid w:val="00E71296"/>
    <w:rsid w:val="00E80D5C"/>
    <w:rsid w:val="00E8261D"/>
    <w:rsid w:val="00E94981"/>
    <w:rsid w:val="00EF1583"/>
    <w:rsid w:val="00F56809"/>
    <w:rsid w:val="00F84600"/>
    <w:rsid w:val="00FB099C"/>
    <w:rsid w:val="00FB2A19"/>
    <w:rsid w:val="00FC56E4"/>
    <w:rsid w:val="00FD59D1"/>
    <w:rsid w:val="00FD5F31"/>
    <w:rsid w:val="00FD6232"/>
    <w:rsid w:val="00FE2057"/>
    <w:rsid w:val="00FE30DA"/>
    <w:rsid w:val="00FF0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01A03"/>
    <w:pPr>
      <w:autoSpaceDE w:val="0"/>
      <w:autoSpaceDN w:val="0"/>
      <w:adjustRightInd w:val="0"/>
      <w:spacing w:after="0" w:line="240" w:lineRule="auto"/>
    </w:pPr>
    <w:rPr>
      <w:rFonts w:ascii="Century Schoolbook" w:eastAsia="Times New Roman" w:hAnsi="Century Schoolbook" w:cs="Century Schoolbook"/>
      <w:color w:val="000000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4D7FD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01A03"/>
    <w:pPr>
      <w:autoSpaceDE w:val="0"/>
      <w:autoSpaceDN w:val="0"/>
      <w:adjustRightInd w:val="0"/>
      <w:spacing w:after="0" w:line="240" w:lineRule="auto"/>
    </w:pPr>
    <w:rPr>
      <w:rFonts w:ascii="Century Schoolbook" w:eastAsia="Times New Roman" w:hAnsi="Century Schoolbook" w:cs="Century Schoolbook"/>
      <w:color w:val="000000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4D7F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47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7.png"/><Relationship Id="rId3" Type="http://schemas.openxmlformats.org/officeDocument/2006/relationships/image" Target="media/image12.png"/><Relationship Id="rId7" Type="http://schemas.openxmlformats.org/officeDocument/2006/relationships/image" Target="media/image16.png"/><Relationship Id="rId2" Type="http://schemas.openxmlformats.org/officeDocument/2006/relationships/image" Target="media/image11.png"/><Relationship Id="rId1" Type="http://schemas.openxmlformats.org/officeDocument/2006/relationships/image" Target="media/image7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Relationship Id="rId9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6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image" Target="media/image5.png"/><Relationship Id="rId9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D168B8-E090-4FB4-89E0-49F5D7C26E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84</TotalTime>
  <Pages>2</Pages>
  <Words>350</Words>
  <Characters>2001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68</cp:revision>
  <cp:lastPrinted>2018-04-13T10:53:00Z</cp:lastPrinted>
  <dcterms:created xsi:type="dcterms:W3CDTF">2019-05-27T11:35:00Z</dcterms:created>
  <dcterms:modified xsi:type="dcterms:W3CDTF">2019-11-14T11:34:00Z</dcterms:modified>
</cp:coreProperties>
</file>